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10D28" w14:textId="614FFA5D" w:rsidR="004733A8" w:rsidRPr="00D331E8" w:rsidRDefault="004733A8" w:rsidP="004733A8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4"/>
      <w:bookmarkStart w:id="1" w:name="OLE_LINK3"/>
      <w:bookmarkStart w:id="2" w:name="OLE_LINK2"/>
      <w:r w:rsidRPr="00D331E8">
        <w:rPr>
          <w:rFonts w:ascii="Arial" w:hAnsi="Arial" w:cs="Arial"/>
          <w:b/>
          <w:bCs/>
          <w:sz w:val="24"/>
          <w:szCs w:val="24"/>
        </w:rPr>
        <w:t>SA WG2 Meeting #1</w:t>
      </w:r>
      <w:r w:rsidR="00797544">
        <w:rPr>
          <w:rFonts w:ascii="Arial" w:hAnsi="Arial" w:cs="Arial" w:hint="eastAsia"/>
          <w:b/>
          <w:bCs/>
          <w:sz w:val="24"/>
          <w:szCs w:val="24"/>
          <w:lang w:eastAsia="ko-KR"/>
        </w:rPr>
        <w:t>33</w:t>
      </w:r>
      <w:r w:rsidRPr="00D331E8">
        <w:rPr>
          <w:rFonts w:ascii="Arial" w:hAnsi="Arial" w:cs="Arial"/>
          <w:b/>
          <w:bCs/>
          <w:sz w:val="24"/>
          <w:szCs w:val="24"/>
        </w:rPr>
        <w:tab/>
      </w:r>
      <w:r w:rsidR="001540FE" w:rsidRPr="001540FE">
        <w:rPr>
          <w:rFonts w:ascii="Arial" w:hAnsi="Arial" w:cs="Arial"/>
          <w:b/>
          <w:bCs/>
          <w:sz w:val="24"/>
          <w:szCs w:val="24"/>
        </w:rPr>
        <w:t>S2-1907693</w:t>
      </w:r>
    </w:p>
    <w:p w14:paraId="59C2A526" w14:textId="0AD96C21" w:rsidR="004733A8" w:rsidRPr="00D331E8" w:rsidRDefault="000A4C4E" w:rsidP="004733A8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24</w:t>
      </w:r>
      <w:r w:rsidR="00075C00">
        <w:rPr>
          <w:rFonts w:ascii="Arial" w:hAnsi="Arial" w:cs="Arial" w:hint="eastAsia"/>
          <w:b/>
          <w:bCs/>
          <w:sz w:val="24"/>
          <w:szCs w:val="24"/>
          <w:lang w:eastAsia="ko-KR"/>
        </w:rPr>
        <w:t>~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28</w:t>
      </w:r>
      <w:r w:rsidR="00761B7E" w:rsidRPr="00761B7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June</w:t>
      </w:r>
      <w:r w:rsidR="00761B7E" w:rsidRPr="00761B7E">
        <w:rPr>
          <w:rFonts w:ascii="Arial" w:hAnsi="Arial" w:cs="Arial"/>
          <w:b/>
          <w:bCs/>
          <w:sz w:val="24"/>
          <w:szCs w:val="24"/>
        </w:rPr>
        <w:t>, 2019</w:t>
      </w:r>
      <w:r w:rsidR="00761B7E">
        <w:rPr>
          <w:rFonts w:ascii="Arial" w:hAnsi="Arial" w:cs="Arial" w:hint="eastAsia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Sapporo</w:t>
      </w:r>
      <w:r w:rsidR="00761B7E" w:rsidRPr="00761B7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Japan</w:t>
      </w:r>
      <w:r w:rsidR="004733A8" w:rsidRPr="00D331E8">
        <w:rPr>
          <w:rFonts w:ascii="Arial" w:hAnsi="Arial" w:cs="Arial"/>
          <w:b/>
          <w:bCs/>
        </w:rPr>
        <w:tab/>
      </w:r>
      <w:bookmarkEnd w:id="0"/>
      <w:bookmarkEnd w:id="1"/>
      <w:bookmarkEnd w:id="2"/>
    </w:p>
    <w:p w14:paraId="2408ACE7" w14:textId="77777777" w:rsidR="00FB501F" w:rsidRPr="00C667ED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5FD6C75A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33A8">
        <w:rPr>
          <w:rFonts w:ascii="Arial" w:hAnsi="Arial" w:cs="Arial" w:hint="eastAsia"/>
          <w:b/>
          <w:lang w:eastAsia="ko-KR"/>
        </w:rPr>
        <w:t xml:space="preserve">Enhancements to 5GS for support of </w:t>
      </w:r>
      <w:r w:rsidR="004F665D">
        <w:rPr>
          <w:rFonts w:ascii="Arial" w:hAnsi="Arial" w:cs="Arial" w:hint="eastAsia"/>
          <w:b/>
          <w:lang w:eastAsia="ko-KR"/>
        </w:rPr>
        <w:t>T</w:t>
      </w:r>
      <w:r w:rsidR="0054202D">
        <w:rPr>
          <w:rFonts w:ascii="Arial" w:hAnsi="Arial" w:cs="Arial" w:hint="eastAsia"/>
          <w:b/>
          <w:lang w:eastAsia="ko-KR"/>
        </w:rPr>
        <w:t xml:space="preserve">SN </w:t>
      </w:r>
      <w:r w:rsidR="00284B0A">
        <w:rPr>
          <w:rFonts w:ascii="Arial" w:hAnsi="Arial" w:cs="Arial" w:hint="eastAsia"/>
          <w:b/>
          <w:lang w:eastAsia="ko-KR"/>
        </w:rPr>
        <w:t>Time Synchronization</w:t>
      </w:r>
    </w:p>
    <w:p w14:paraId="088A0758" w14:textId="37AFE1F2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24682">
        <w:rPr>
          <w:rFonts w:ascii="Arial" w:hAnsi="Arial" w:cs="Arial"/>
          <w:b/>
        </w:rPr>
        <w:t>Discussion and Agreement</w:t>
      </w:r>
    </w:p>
    <w:p w14:paraId="32487FC1" w14:textId="071631A1" w:rsidR="00FB501F" w:rsidRPr="004733A8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</w:r>
      <w:r w:rsidR="00FD6D7A">
        <w:rPr>
          <w:rFonts w:ascii="Arial" w:eastAsiaTheme="minorEastAsia" w:hAnsi="Arial" w:cs="Arial"/>
          <w:b/>
          <w:lang w:eastAsia="zh-CN"/>
        </w:rPr>
        <w:t>6.</w:t>
      </w:r>
      <w:r w:rsidR="004733A8">
        <w:rPr>
          <w:rFonts w:ascii="Arial" w:hAnsi="Arial" w:cs="Arial" w:hint="eastAsia"/>
          <w:b/>
          <w:lang w:eastAsia="ko-KR"/>
        </w:rPr>
        <w:t>15.2</w:t>
      </w:r>
    </w:p>
    <w:p w14:paraId="2259DF37" w14:textId="3692DD0D" w:rsidR="00FB501F" w:rsidRPr="004733A8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733A8">
        <w:rPr>
          <w:rFonts w:ascii="Arial" w:hAnsi="Arial" w:cs="Arial" w:hint="eastAsia"/>
          <w:b/>
          <w:lang w:eastAsia="ko-KR"/>
        </w:rPr>
        <w:t>Vertical_LAN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4733A8">
        <w:rPr>
          <w:rFonts w:ascii="Arial" w:hAnsi="Arial" w:cs="Arial" w:hint="eastAsia"/>
          <w:b/>
          <w:lang w:eastAsia="ko-KR"/>
        </w:rPr>
        <w:t>6</w:t>
      </w:r>
    </w:p>
    <w:p w14:paraId="6CD4FB1F" w14:textId="4C339538" w:rsidR="00FB501F" w:rsidRPr="00BF7AE1" w:rsidRDefault="00FB501F" w:rsidP="00956A65">
      <w:pPr>
        <w:jc w:val="both"/>
        <w:rPr>
          <w:rFonts w:ascii="Arial" w:hAnsi="Arial" w:cs="Arial"/>
          <w:i/>
          <w:lang w:eastAsia="ko-KR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BE240E">
        <w:rPr>
          <w:rFonts w:ascii="Arial" w:hAnsi="Arial" w:cs="Arial"/>
          <w:i/>
        </w:rPr>
        <w:t xml:space="preserve"> </w:t>
      </w:r>
      <w:r w:rsidR="006349ED">
        <w:rPr>
          <w:rFonts w:ascii="Arial" w:hAnsi="Arial" w:cs="Arial"/>
          <w:i/>
        </w:rPr>
        <w:t xml:space="preserve">This contribution proposes </w:t>
      </w:r>
      <w:r w:rsidR="008040C2" w:rsidRPr="008040C2">
        <w:rPr>
          <w:rFonts w:ascii="Arial" w:hAnsi="Arial" w:cs="Arial"/>
          <w:i/>
          <w:lang w:eastAsia="ko-KR"/>
        </w:rPr>
        <w:t xml:space="preserve">Usage of </w:t>
      </w:r>
      <w:proofErr w:type="spellStart"/>
      <w:r w:rsidR="008040C2" w:rsidRPr="008040C2">
        <w:rPr>
          <w:rFonts w:ascii="Arial" w:hAnsi="Arial" w:cs="Arial"/>
          <w:i/>
          <w:lang w:eastAsia="ko-KR"/>
        </w:rPr>
        <w:t>rateRatio</w:t>
      </w:r>
      <w:proofErr w:type="spellEnd"/>
      <w:r w:rsidR="008040C2" w:rsidRPr="008040C2">
        <w:rPr>
          <w:rFonts w:ascii="Arial" w:hAnsi="Arial" w:cs="Arial"/>
          <w:i/>
          <w:lang w:eastAsia="ko-KR"/>
        </w:rPr>
        <w:t xml:space="preserve">, Information in the </w:t>
      </w:r>
      <w:proofErr w:type="spellStart"/>
      <w:r w:rsidR="008040C2" w:rsidRPr="008040C2">
        <w:rPr>
          <w:rFonts w:ascii="Arial" w:hAnsi="Arial" w:cs="Arial"/>
          <w:i/>
          <w:lang w:eastAsia="ko-KR"/>
        </w:rPr>
        <w:t>gPTP</w:t>
      </w:r>
      <w:proofErr w:type="spellEnd"/>
      <w:r w:rsidR="008040C2" w:rsidRPr="008040C2">
        <w:rPr>
          <w:rFonts w:ascii="Arial" w:hAnsi="Arial" w:cs="Arial"/>
          <w:i/>
          <w:lang w:eastAsia="ko-KR"/>
        </w:rPr>
        <w:t xml:space="preserve"> message Suffix, QoS for </w:t>
      </w:r>
      <w:proofErr w:type="spellStart"/>
      <w:r w:rsidR="008040C2" w:rsidRPr="008040C2">
        <w:rPr>
          <w:rFonts w:ascii="Arial" w:hAnsi="Arial" w:cs="Arial"/>
          <w:i/>
          <w:lang w:eastAsia="ko-KR"/>
        </w:rPr>
        <w:t>gPTP</w:t>
      </w:r>
      <w:proofErr w:type="spellEnd"/>
      <w:r w:rsidR="008040C2" w:rsidRPr="008040C2">
        <w:rPr>
          <w:rFonts w:ascii="Arial" w:hAnsi="Arial" w:cs="Arial"/>
          <w:i/>
          <w:lang w:eastAsia="ko-KR"/>
        </w:rPr>
        <w:t xml:space="preserve"> message and Information carried inside 5GS for UL synchronization</w:t>
      </w:r>
      <w:r w:rsidR="002355AB">
        <w:rPr>
          <w:rFonts w:ascii="Arial" w:hAnsi="Arial" w:cs="Arial" w:hint="eastAsia"/>
          <w:i/>
          <w:lang w:eastAsia="ko-KR"/>
        </w:rPr>
        <w:t xml:space="preserve">. </w:t>
      </w:r>
    </w:p>
    <w:p w14:paraId="41B2D2AA" w14:textId="77777777" w:rsidR="00FB501F" w:rsidRDefault="00FB501F" w:rsidP="00DF7B67">
      <w:pPr>
        <w:pStyle w:val="1"/>
      </w:pPr>
      <w:r>
        <w:rPr>
          <w:rFonts w:hint="eastAsia"/>
        </w:rPr>
        <w:t>Discussion</w:t>
      </w:r>
    </w:p>
    <w:p w14:paraId="6AB9D0F5" w14:textId="45B80601" w:rsidR="00CF5689" w:rsidRDefault="005A2811" w:rsidP="009B042B">
      <w:pPr>
        <w:rPr>
          <w:lang w:eastAsia="ko-KR"/>
        </w:rPr>
      </w:pPr>
      <w:r>
        <w:rPr>
          <w:rFonts w:hint="eastAsia"/>
          <w:lang w:eastAsia="ko-KR"/>
        </w:rPr>
        <w:t>At the</w:t>
      </w:r>
      <w:r w:rsidR="009D70C0">
        <w:rPr>
          <w:rFonts w:hint="eastAsia"/>
          <w:lang w:eastAsia="ko-KR"/>
        </w:rPr>
        <w:t xml:space="preserve"> SA2#13</w:t>
      </w:r>
      <w:r w:rsidR="00D36378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, </w:t>
      </w:r>
      <w:r w:rsidR="00E92313">
        <w:rPr>
          <w:rFonts w:hint="eastAsia"/>
          <w:lang w:eastAsia="ko-KR"/>
        </w:rPr>
        <w:t xml:space="preserve">the following </w:t>
      </w:r>
      <w:r>
        <w:rPr>
          <w:rFonts w:hint="eastAsia"/>
          <w:lang w:eastAsia="ko-KR"/>
        </w:rPr>
        <w:t>editor</w:t>
      </w:r>
      <w:r w:rsidR="001A5F77">
        <w:rPr>
          <w:lang w:eastAsia="ko-KR"/>
        </w:rPr>
        <w:t>’</w:t>
      </w:r>
      <w:r w:rsidR="001A5F7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note</w:t>
      </w:r>
      <w:r w:rsidR="00712074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794DBC">
        <w:rPr>
          <w:rFonts w:hint="eastAsia"/>
          <w:lang w:eastAsia="ko-KR"/>
        </w:rPr>
        <w:t>regarding</w:t>
      </w:r>
      <w:r w:rsidR="005A11CC">
        <w:rPr>
          <w:rFonts w:hint="eastAsia"/>
          <w:lang w:eastAsia="ko-KR"/>
        </w:rPr>
        <w:t xml:space="preserve"> the </w:t>
      </w:r>
      <w:r w:rsidR="007E4224">
        <w:rPr>
          <w:rFonts w:hint="eastAsia"/>
          <w:lang w:eastAsia="ko-KR"/>
        </w:rPr>
        <w:t>TSN Time Synchronization</w:t>
      </w:r>
      <w:r w:rsidR="005A11CC">
        <w:rPr>
          <w:rFonts w:hint="eastAsia"/>
          <w:lang w:eastAsia="ko-KR"/>
        </w:rPr>
        <w:t xml:space="preserve"> </w:t>
      </w:r>
      <w:r w:rsidR="009F2CFB">
        <w:rPr>
          <w:rFonts w:hint="eastAsia"/>
          <w:lang w:eastAsia="ko-KR"/>
        </w:rPr>
        <w:t xml:space="preserve">remained </w:t>
      </w:r>
      <w:r w:rsidR="00794DBC">
        <w:rPr>
          <w:rFonts w:hint="eastAsia"/>
          <w:lang w:eastAsia="ko-KR"/>
        </w:rPr>
        <w:t>in</w:t>
      </w:r>
      <w:r w:rsidR="005A11CC">
        <w:rPr>
          <w:rFonts w:hint="eastAsia"/>
          <w:lang w:eastAsia="ko-KR"/>
        </w:rPr>
        <w:t xml:space="preserve"> TS 23.501[1].</w:t>
      </w:r>
    </w:p>
    <w:p w14:paraId="1440C01C" w14:textId="77777777" w:rsidR="00D36378" w:rsidRPr="005A11CC" w:rsidRDefault="00D36378" w:rsidP="009B042B">
      <w:pPr>
        <w:rPr>
          <w:lang w:eastAsia="ko-KR"/>
        </w:rPr>
      </w:pPr>
    </w:p>
    <w:p w14:paraId="7DA088AF" w14:textId="77777777" w:rsidR="00FD0986" w:rsidRDefault="00FD0986" w:rsidP="00FD0986">
      <w:pPr>
        <w:pStyle w:val="EditorsNote"/>
      </w:pPr>
      <w:r>
        <w:t>Editor's note:</w:t>
      </w:r>
      <w:r>
        <w:tab/>
        <w:t>The support of one step and two step sync operation at NW-TT output interfaces (towards TSN) is according to 802.1AS. How the information carried inside 5G system is FFS.</w:t>
      </w:r>
    </w:p>
    <w:p w14:paraId="6861D77C" w14:textId="77777777" w:rsidR="00FD0986" w:rsidRDefault="00FD0986" w:rsidP="00FD0986">
      <w:pPr>
        <w:pStyle w:val="EditorsNote"/>
      </w:pPr>
      <w:r>
        <w:t>Editor's note:</w:t>
      </w:r>
      <w:r>
        <w:tab/>
        <w:t xml:space="preserve">It is FFS whether </w:t>
      </w:r>
      <w:proofErr w:type="spellStart"/>
      <w:r>
        <w:t>gPTP</w:t>
      </w:r>
      <w:proofErr w:type="spellEnd"/>
      <w:r>
        <w:t xml:space="preserve"> messages are forwarded on a distinct QoS Flow or other mechanism. If distinct QoS Flow is used it is FFS whether all </w:t>
      </w:r>
      <w:proofErr w:type="spellStart"/>
      <w:r>
        <w:t>gPTP</w:t>
      </w:r>
      <w:proofErr w:type="spellEnd"/>
      <w:r>
        <w:t xml:space="preserve"> messages are forwarded on it, or only a subset of the </w:t>
      </w:r>
      <w:proofErr w:type="spellStart"/>
      <w:r>
        <w:t>gPTP</w:t>
      </w:r>
      <w:proofErr w:type="spellEnd"/>
      <w:r>
        <w:t xml:space="preserve"> messages (e.g. those that carry information in the Suffix field). Usage of </w:t>
      </w:r>
      <w:proofErr w:type="spellStart"/>
      <w:r>
        <w:t>rateRatio</w:t>
      </w:r>
      <w:proofErr w:type="spellEnd"/>
      <w:r>
        <w:t xml:space="preserve"> is FFS.</w:t>
      </w:r>
    </w:p>
    <w:p w14:paraId="27829AB2" w14:textId="77777777" w:rsidR="00AC7481" w:rsidRDefault="00AC7481" w:rsidP="00AC7481">
      <w:pPr>
        <w:pStyle w:val="EditorsNote"/>
      </w:pPr>
      <w:r>
        <w:t>Editor's note:</w:t>
      </w:r>
      <w:r>
        <w:tab/>
        <w:t xml:space="preserve">Whether other information beyond the ingress timestamp needs to be contained in the </w:t>
      </w:r>
      <w:proofErr w:type="spellStart"/>
      <w:r>
        <w:t>gPTP</w:t>
      </w:r>
      <w:proofErr w:type="spellEnd"/>
      <w:r>
        <w:t xml:space="preserve"> Suffix is FFS</w:t>
      </w:r>
    </w:p>
    <w:p w14:paraId="3A4EF20F" w14:textId="1AD9A511" w:rsidR="00DB5202" w:rsidRPr="00AC7481" w:rsidRDefault="00DB5202" w:rsidP="00DB5202">
      <w:pPr>
        <w:rPr>
          <w:lang w:eastAsia="ko-KR"/>
        </w:rPr>
      </w:pPr>
    </w:p>
    <w:p w14:paraId="042027AB" w14:textId="5F3ED0B8" w:rsidR="00DB5202" w:rsidRDefault="00A37D6F" w:rsidP="00884E62">
      <w:pPr>
        <w:rPr>
          <w:b/>
          <w:lang w:eastAsia="ko-KR"/>
        </w:rPr>
      </w:pPr>
      <w:r>
        <w:rPr>
          <w:rFonts w:hint="eastAsia"/>
          <w:lang w:eastAsia="ko-KR"/>
        </w:rPr>
        <w:t>T</w:t>
      </w:r>
      <w:r w:rsidR="00D36378" w:rsidRPr="00D36378">
        <w:rPr>
          <w:lang w:eastAsia="ko-KR"/>
        </w:rPr>
        <w:t xml:space="preserve">he value of </w:t>
      </w:r>
      <w:proofErr w:type="spellStart"/>
      <w:r w:rsidR="00D36378" w:rsidRPr="00D36378">
        <w:rPr>
          <w:lang w:eastAsia="ko-KR"/>
        </w:rPr>
        <w:t>rateRatio</w:t>
      </w:r>
      <w:proofErr w:type="spellEnd"/>
      <w:r w:rsidR="00D36378" w:rsidRPr="00D36378">
        <w:rPr>
          <w:lang w:eastAsia="ko-KR"/>
        </w:rPr>
        <w:t xml:space="preserve"> of the received time synchronization information</w:t>
      </w:r>
      <w:r>
        <w:rPr>
          <w:rFonts w:hint="eastAsia"/>
          <w:lang w:eastAsia="ko-KR"/>
        </w:rPr>
        <w:t xml:space="preserve"> </w:t>
      </w:r>
      <w:r w:rsidR="00D36378" w:rsidRPr="00D36378">
        <w:rPr>
          <w:lang w:eastAsia="ko-KR"/>
        </w:rPr>
        <w:t xml:space="preserve">is equal to the ratio of the frequency of the grandmaster to the frequency of the </w:t>
      </w:r>
      <w:proofErr w:type="spellStart"/>
      <w:r w:rsidR="00D36378" w:rsidRPr="00D36378">
        <w:rPr>
          <w:lang w:eastAsia="ko-KR"/>
        </w:rPr>
        <w:t>LocalClock</w:t>
      </w:r>
      <w:proofErr w:type="spellEnd"/>
      <w:r w:rsidR="00D36378" w:rsidRPr="00D36378">
        <w:rPr>
          <w:lang w:eastAsia="ko-KR"/>
        </w:rPr>
        <w:t xml:space="preserve"> entity of the time-aware system at the other end of the link attached to this port, i.e., the time-aware system that sent the most recently received time-synchronization event message</w:t>
      </w:r>
      <w:r w:rsidR="00954A2E">
        <w:rPr>
          <w:rFonts w:hint="eastAsia"/>
          <w:lang w:eastAsia="ko-KR"/>
        </w:rPr>
        <w:t xml:space="preserve"> [2]</w:t>
      </w:r>
      <w:r w:rsidR="00717716">
        <w:rPr>
          <w:rFonts w:hint="eastAsia"/>
          <w:lang w:eastAsia="ko-KR"/>
        </w:rPr>
        <w:t>.</w:t>
      </w:r>
    </w:p>
    <w:p w14:paraId="7D597B6E" w14:textId="5B47BF62" w:rsidR="00954A2E" w:rsidRDefault="0089367F" w:rsidP="00F07CCC">
      <w:pPr>
        <w:jc w:val="center"/>
        <w:rPr>
          <w:b/>
          <w:lang w:eastAsia="ko-KR"/>
        </w:rPr>
      </w:pPr>
      <w:r>
        <w:rPr>
          <w:b/>
          <w:noProof/>
          <w:lang w:val="en-US" w:eastAsia="ko-KR"/>
        </w:rPr>
        <w:drawing>
          <wp:inline distT="0" distB="0" distL="0" distR="0" wp14:anchorId="6928C015" wp14:editId="167C2043">
            <wp:extent cx="5661368" cy="2976113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387" cy="2976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1ED21A" w14:textId="1D417786" w:rsidR="00E47368" w:rsidRPr="00001592" w:rsidRDefault="00E47368" w:rsidP="00E47368">
      <w:pPr>
        <w:pStyle w:val="TF"/>
        <w:rPr>
          <w:lang w:val="en-US" w:eastAsia="ko-KR"/>
        </w:rPr>
      </w:pPr>
      <w:r w:rsidRPr="00787E9E">
        <w:t xml:space="preserve">Figure </w:t>
      </w:r>
      <w:r w:rsidRPr="00001592">
        <w:rPr>
          <w:rFonts w:hint="eastAsia"/>
          <w:lang w:val="en-US" w:eastAsia="ko-KR"/>
        </w:rPr>
        <w:t>1</w:t>
      </w:r>
      <w:r>
        <w:t>:</w:t>
      </w:r>
      <w:r>
        <w:rPr>
          <w:rFonts w:hint="eastAsia"/>
          <w:lang w:eastAsia="ko-KR"/>
        </w:rPr>
        <w:t xml:space="preserve"> </w:t>
      </w:r>
      <w:r w:rsidRPr="00E47368">
        <w:rPr>
          <w:lang w:eastAsia="ko-KR"/>
        </w:rPr>
        <w:t>Transport of time-synchronization information</w:t>
      </w:r>
      <w:r w:rsidR="009C3179">
        <w:rPr>
          <w:rFonts w:hint="eastAsia"/>
          <w:lang w:eastAsia="ko-KR"/>
        </w:rPr>
        <w:t xml:space="preserve"> </w:t>
      </w:r>
      <w:r w:rsidR="00712074">
        <w:rPr>
          <w:rFonts w:hint="eastAsia"/>
          <w:lang w:eastAsia="ko-KR"/>
        </w:rPr>
        <w:t xml:space="preserve">derived from </w:t>
      </w:r>
      <w:r w:rsidR="009C3179">
        <w:rPr>
          <w:rFonts w:hint="eastAsia"/>
          <w:lang w:eastAsia="ko-KR"/>
        </w:rPr>
        <w:t>[2]</w:t>
      </w:r>
    </w:p>
    <w:p w14:paraId="75E3FA3D" w14:textId="77777777" w:rsidR="00F07CCC" w:rsidRDefault="00F07CCC" w:rsidP="00884E62">
      <w:pPr>
        <w:rPr>
          <w:b/>
          <w:lang w:eastAsia="ko-KR"/>
        </w:rPr>
      </w:pPr>
    </w:p>
    <w:p w14:paraId="223B0645" w14:textId="739DEC52" w:rsidR="001D483D" w:rsidRDefault="001D483D" w:rsidP="00884E62">
      <w:pPr>
        <w:rPr>
          <w:lang w:eastAsia="ko-KR"/>
        </w:rPr>
      </w:pPr>
      <w:r>
        <w:rPr>
          <w:rFonts w:hint="eastAsia"/>
          <w:lang w:eastAsia="ko-KR"/>
        </w:rPr>
        <w:t xml:space="preserve">At the Ingress port of the </w:t>
      </w:r>
      <w:r w:rsidR="00A37D6F">
        <w:rPr>
          <w:rFonts w:hint="eastAsia"/>
          <w:lang w:eastAsia="ko-KR"/>
        </w:rPr>
        <w:t xml:space="preserve">TSN </w:t>
      </w:r>
      <w:r>
        <w:rPr>
          <w:rFonts w:hint="eastAsia"/>
          <w:lang w:eastAsia="ko-KR"/>
        </w:rPr>
        <w:t xml:space="preserve">system </w:t>
      </w:r>
      <w:proofErr w:type="spellStart"/>
      <w:r>
        <w:rPr>
          <w:rFonts w:hint="eastAsia"/>
          <w:lang w:eastAsia="ko-KR"/>
        </w:rPr>
        <w:t>i</w:t>
      </w:r>
      <w:proofErr w:type="spellEnd"/>
      <w:r w:rsidR="00BB6C82">
        <w:rPr>
          <w:rFonts w:hint="eastAsia"/>
          <w:lang w:eastAsia="ko-KR"/>
        </w:rPr>
        <w:t xml:space="preserve"> in the Figure 1</w:t>
      </w:r>
      <w:r>
        <w:rPr>
          <w:rFonts w:hint="eastAsia"/>
          <w:lang w:eastAsia="ko-KR"/>
        </w:rPr>
        <w:t xml:space="preserve">, the followings are </w:t>
      </w:r>
      <w:r>
        <w:rPr>
          <w:lang w:eastAsia="ko-KR"/>
        </w:rPr>
        <w:t>available</w:t>
      </w:r>
      <w:r>
        <w:rPr>
          <w:rFonts w:hint="eastAsia"/>
          <w:lang w:eastAsia="ko-KR"/>
        </w:rPr>
        <w:t>.</w:t>
      </w:r>
    </w:p>
    <w:p w14:paraId="3B692587" w14:textId="26B8A708" w:rsidR="001D483D" w:rsidRDefault="001D483D" w:rsidP="001D483D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>Link Delay</w:t>
      </w:r>
      <w:r w:rsidR="00E47368">
        <w:rPr>
          <w:rFonts w:hint="eastAsia"/>
          <w:lang w:eastAsia="ko-KR"/>
        </w:rPr>
        <w:t xml:space="preserve"> </w:t>
      </w:r>
      <w:r w:rsidR="00B43AEC">
        <w:rPr>
          <w:rFonts w:hint="eastAsia"/>
          <w:lang w:eastAsia="ko-KR"/>
        </w:rPr>
        <w:t xml:space="preserve">i-1 </w:t>
      </w:r>
      <w:r>
        <w:rPr>
          <w:rFonts w:hint="eastAsia"/>
          <w:lang w:eastAsia="ko-KR"/>
        </w:rPr>
        <w:t>(</w:t>
      </w:r>
      <w:r w:rsidR="00512A78">
        <w:rPr>
          <w:rFonts w:hint="eastAsia"/>
          <w:lang w:eastAsia="ko-KR"/>
        </w:rPr>
        <w:t xml:space="preserve">in </w:t>
      </w:r>
      <w:r>
        <w:rPr>
          <w:rFonts w:hint="eastAsia"/>
          <w:lang w:eastAsia="ko-KR"/>
        </w:rPr>
        <w:t xml:space="preserve">the </w:t>
      </w:r>
      <w:r w:rsidR="00512A78">
        <w:rPr>
          <w:rFonts w:hint="eastAsia"/>
          <w:lang w:eastAsia="ko-KR"/>
        </w:rPr>
        <w:t xml:space="preserve">time </w:t>
      </w:r>
      <w:r>
        <w:rPr>
          <w:rFonts w:hint="eastAsia"/>
          <w:lang w:eastAsia="ko-KR"/>
        </w:rPr>
        <w:t>base of Local</w:t>
      </w:r>
      <w:r w:rsidR="00AD4D9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Clock</w:t>
      </w:r>
      <w:r w:rsidR="00A87D82">
        <w:rPr>
          <w:rFonts w:hint="eastAsia"/>
          <w:lang w:eastAsia="ko-KR"/>
        </w:rPr>
        <w:t xml:space="preserve"> i</w:t>
      </w:r>
      <w:r w:rsidR="00B43AEC">
        <w:rPr>
          <w:rFonts w:hint="eastAsia"/>
          <w:lang w:eastAsia="ko-KR"/>
        </w:rPr>
        <w:t>-1</w:t>
      </w:r>
      <w:r>
        <w:rPr>
          <w:rFonts w:hint="eastAsia"/>
          <w:lang w:eastAsia="ko-KR"/>
        </w:rPr>
        <w:t>)</w:t>
      </w:r>
      <w:r w:rsidR="002D1CEB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="00AD4D92">
        <w:rPr>
          <w:rFonts w:hint="eastAsia"/>
          <w:lang w:eastAsia="ko-KR"/>
        </w:rPr>
        <w:t>the</w:t>
      </w:r>
      <w:r>
        <w:rPr>
          <w:rFonts w:hint="eastAsia"/>
          <w:lang w:eastAsia="ko-KR"/>
        </w:rPr>
        <w:t xml:space="preserve"> value achieved by </w:t>
      </w:r>
      <w:r w:rsidR="0089367F">
        <w:rPr>
          <w:rFonts w:hint="eastAsia"/>
          <w:lang w:eastAsia="ko-KR"/>
        </w:rPr>
        <w:t>peer delay</w:t>
      </w:r>
      <w:r>
        <w:rPr>
          <w:rFonts w:hint="eastAsia"/>
          <w:lang w:eastAsia="ko-KR"/>
        </w:rPr>
        <w:t xml:space="preserve"> </w:t>
      </w:r>
      <w:r w:rsidR="00BB6C82">
        <w:rPr>
          <w:rFonts w:hint="eastAsia"/>
          <w:lang w:eastAsia="ko-KR"/>
        </w:rPr>
        <w:t>mechanism</w:t>
      </w:r>
      <w:r w:rsidR="003E0754">
        <w:rPr>
          <w:rFonts w:hint="eastAsia"/>
          <w:lang w:eastAsia="ko-KR"/>
        </w:rPr>
        <w:t xml:space="preserve"> [2]</w:t>
      </w:r>
    </w:p>
    <w:p w14:paraId="0F201528" w14:textId="627EA3B6" w:rsidR="00AD4D92" w:rsidRDefault="00AD4D92" w:rsidP="001D483D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>Ingress Time (in the base of Local Clock</w:t>
      </w:r>
      <w:r w:rsidR="00A87D82">
        <w:rPr>
          <w:rFonts w:hint="eastAsia"/>
          <w:lang w:eastAsia="ko-KR"/>
        </w:rPr>
        <w:t xml:space="preserve"> </w:t>
      </w:r>
      <w:proofErr w:type="spellStart"/>
      <w:r w:rsidR="00A87D82">
        <w:rPr>
          <w:rFonts w:hint="eastAsia"/>
          <w:lang w:eastAsia="ko-KR"/>
        </w:rPr>
        <w:t>i</w:t>
      </w:r>
      <w:proofErr w:type="spellEnd"/>
      <w:r>
        <w:rPr>
          <w:rFonts w:hint="eastAsia"/>
          <w:lang w:eastAsia="ko-KR"/>
        </w:rPr>
        <w:t xml:space="preserve">): the timestamp value for the received Sync </w:t>
      </w:r>
      <w:r w:rsidR="0032676F">
        <w:rPr>
          <w:rFonts w:hint="eastAsia"/>
          <w:lang w:eastAsia="ko-KR"/>
        </w:rPr>
        <w:t>message</w:t>
      </w:r>
    </w:p>
    <w:p w14:paraId="6FE8B50E" w14:textId="5B263182" w:rsidR="001D483D" w:rsidRDefault="00E66EF5" w:rsidP="001D483D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 w:rsidRPr="001D483D">
        <w:rPr>
          <w:lang w:eastAsia="ko-KR"/>
        </w:rPr>
        <w:t xml:space="preserve">TSN time </w:t>
      </w:r>
      <w:r w:rsidR="001D483D">
        <w:rPr>
          <w:rFonts w:hint="eastAsia"/>
          <w:lang w:eastAsia="ko-KR"/>
        </w:rPr>
        <w:t xml:space="preserve">(in the base of </w:t>
      </w:r>
      <w:r w:rsidR="00AB6BC0">
        <w:rPr>
          <w:rFonts w:hint="eastAsia"/>
          <w:lang w:eastAsia="ko-KR"/>
        </w:rPr>
        <w:t xml:space="preserve">TSN </w:t>
      </w:r>
      <w:r w:rsidR="001D483D">
        <w:rPr>
          <w:rFonts w:hint="eastAsia"/>
          <w:lang w:eastAsia="ko-KR"/>
        </w:rPr>
        <w:t>GM</w:t>
      </w:r>
      <w:r w:rsidR="00AD4D92">
        <w:rPr>
          <w:rFonts w:hint="eastAsia"/>
          <w:lang w:eastAsia="ko-KR"/>
        </w:rPr>
        <w:t xml:space="preserve"> Clock</w:t>
      </w:r>
      <w:r w:rsidR="001D483D">
        <w:rPr>
          <w:rFonts w:hint="eastAsia"/>
          <w:lang w:eastAsia="ko-KR"/>
        </w:rPr>
        <w:t>)</w:t>
      </w:r>
      <w:r w:rsidR="00AD4D92">
        <w:rPr>
          <w:rFonts w:hint="eastAsia"/>
          <w:lang w:eastAsia="ko-KR"/>
        </w:rPr>
        <w:t xml:space="preserve">: </w:t>
      </w:r>
      <w:proofErr w:type="spellStart"/>
      <w:r w:rsidRPr="001D483D">
        <w:rPr>
          <w:lang w:eastAsia="ko-KR"/>
        </w:rPr>
        <w:t>preciseOriginTimestamp</w:t>
      </w:r>
      <w:proofErr w:type="spellEnd"/>
      <w:r w:rsidRPr="001D483D">
        <w:rPr>
          <w:lang w:eastAsia="ko-KR"/>
        </w:rPr>
        <w:t xml:space="preserve"> + </w:t>
      </w:r>
      <w:r w:rsidR="00B35D8B">
        <w:rPr>
          <w:rFonts w:hint="eastAsia"/>
          <w:lang w:eastAsia="ko-KR"/>
        </w:rPr>
        <w:t>(</w:t>
      </w:r>
      <w:proofErr w:type="spellStart"/>
      <w:r w:rsidRPr="001D483D">
        <w:rPr>
          <w:lang w:eastAsia="ko-KR"/>
        </w:rPr>
        <w:t>correctionField</w:t>
      </w:r>
      <w:proofErr w:type="spellEnd"/>
      <w:r w:rsidRPr="001D483D">
        <w:rPr>
          <w:lang w:eastAsia="ko-KR"/>
        </w:rPr>
        <w:t xml:space="preserve"> </w:t>
      </w:r>
      <w:r w:rsidR="00B35D8B">
        <w:rPr>
          <w:rFonts w:hint="eastAsia"/>
          <w:lang w:eastAsia="ko-KR"/>
        </w:rPr>
        <w:t xml:space="preserve">i-1) </w:t>
      </w:r>
      <w:r w:rsidRPr="001D483D">
        <w:rPr>
          <w:lang w:eastAsia="ko-KR"/>
        </w:rPr>
        <w:t>+</w:t>
      </w:r>
      <w:r w:rsidR="00B35D8B">
        <w:rPr>
          <w:rFonts w:hint="eastAsia"/>
          <w:lang w:eastAsia="ko-KR"/>
        </w:rPr>
        <w:t xml:space="preserve"> </w:t>
      </w:r>
      <w:r w:rsidR="00AD4D92">
        <w:rPr>
          <w:rFonts w:hint="eastAsia"/>
          <w:lang w:eastAsia="ko-KR"/>
        </w:rPr>
        <w:t>(</w:t>
      </w:r>
      <w:r w:rsidR="001D483D">
        <w:rPr>
          <w:rFonts w:hint="eastAsia"/>
          <w:lang w:eastAsia="ko-KR"/>
        </w:rPr>
        <w:t>Link Delay</w:t>
      </w:r>
      <w:r w:rsidR="00A87D82">
        <w:rPr>
          <w:rFonts w:hint="eastAsia"/>
          <w:lang w:eastAsia="ko-KR"/>
        </w:rPr>
        <w:t xml:space="preserve"> i-1</w:t>
      </w:r>
      <w:r w:rsidR="00AD4D92">
        <w:rPr>
          <w:rFonts w:hint="eastAsia"/>
          <w:lang w:eastAsia="ko-KR"/>
        </w:rPr>
        <w:t>)</w:t>
      </w:r>
      <w:r w:rsidRPr="001D483D">
        <w:rPr>
          <w:lang w:eastAsia="ko-KR"/>
        </w:rPr>
        <w:t xml:space="preserve"> </w:t>
      </w:r>
      <w:r w:rsidR="00150D36">
        <w:rPr>
          <w:rFonts w:hint="eastAsia"/>
          <w:lang w:eastAsia="ko-KR"/>
        </w:rPr>
        <w:t>*</w:t>
      </w:r>
      <w:r w:rsidRPr="001D483D">
        <w:rPr>
          <w:lang w:eastAsia="ko-KR"/>
        </w:rPr>
        <w:t xml:space="preserve"> (</w:t>
      </w:r>
      <w:proofErr w:type="spellStart"/>
      <w:r w:rsidRPr="001D483D">
        <w:rPr>
          <w:lang w:eastAsia="ko-KR"/>
        </w:rPr>
        <w:t>rateRatio</w:t>
      </w:r>
      <w:proofErr w:type="spellEnd"/>
      <w:r w:rsidR="00A87D82">
        <w:rPr>
          <w:rFonts w:hint="eastAsia"/>
          <w:lang w:eastAsia="ko-KR"/>
        </w:rPr>
        <w:t xml:space="preserve"> i-1</w:t>
      </w:r>
      <w:r w:rsidRPr="001D483D">
        <w:rPr>
          <w:lang w:eastAsia="ko-KR"/>
        </w:rPr>
        <w:t>)</w:t>
      </w:r>
      <w:r w:rsidR="001D483D">
        <w:rPr>
          <w:rFonts w:hint="eastAsia"/>
          <w:lang w:eastAsia="ko-KR"/>
        </w:rPr>
        <w:t xml:space="preserve"> </w:t>
      </w:r>
    </w:p>
    <w:p w14:paraId="5A77137E" w14:textId="5E212F1C" w:rsidR="001D483D" w:rsidRDefault="001D483D" w:rsidP="001D483D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 w:rsidRPr="001D483D">
        <w:rPr>
          <w:lang w:eastAsia="ko-KR"/>
        </w:rPr>
        <w:t xml:space="preserve">Local time </w:t>
      </w:r>
      <w:r w:rsidR="002C6577">
        <w:rPr>
          <w:rFonts w:hint="eastAsia"/>
          <w:lang w:eastAsia="ko-KR"/>
        </w:rPr>
        <w:t>(in the base of Local</w:t>
      </w:r>
      <w:r w:rsidR="00AD4D92">
        <w:rPr>
          <w:rFonts w:hint="eastAsia"/>
          <w:lang w:eastAsia="ko-KR"/>
        </w:rPr>
        <w:t xml:space="preserve"> </w:t>
      </w:r>
      <w:r w:rsidR="002C6577">
        <w:rPr>
          <w:rFonts w:hint="eastAsia"/>
          <w:lang w:eastAsia="ko-KR"/>
        </w:rPr>
        <w:t>Clock</w:t>
      </w:r>
      <w:r w:rsidR="00A87D82">
        <w:rPr>
          <w:rFonts w:hint="eastAsia"/>
          <w:lang w:eastAsia="ko-KR"/>
        </w:rPr>
        <w:t xml:space="preserve"> </w:t>
      </w:r>
      <w:proofErr w:type="spellStart"/>
      <w:r w:rsidR="00A87D82">
        <w:rPr>
          <w:rFonts w:hint="eastAsia"/>
          <w:lang w:eastAsia="ko-KR"/>
        </w:rPr>
        <w:t>i</w:t>
      </w:r>
      <w:proofErr w:type="spellEnd"/>
      <w:r w:rsidR="002C6577">
        <w:rPr>
          <w:rFonts w:hint="eastAsia"/>
          <w:lang w:eastAsia="ko-KR"/>
        </w:rPr>
        <w:t>)</w:t>
      </w:r>
      <w:r w:rsidR="00AD4D92">
        <w:rPr>
          <w:rFonts w:hint="eastAsia"/>
          <w:lang w:eastAsia="ko-KR"/>
        </w:rPr>
        <w:t>:</w:t>
      </w:r>
      <w:r w:rsidRPr="001D483D">
        <w:rPr>
          <w:lang w:eastAsia="ko-KR"/>
        </w:rPr>
        <w:t xml:space="preserve"> Ingress Time</w:t>
      </w:r>
      <w:r>
        <w:rPr>
          <w:rFonts w:hint="eastAsia"/>
          <w:lang w:eastAsia="ko-KR"/>
        </w:rPr>
        <w:t xml:space="preserve"> </w:t>
      </w:r>
    </w:p>
    <w:p w14:paraId="3D1134E4" w14:textId="4F74EA96" w:rsidR="002D1CEB" w:rsidRDefault="00150D36" w:rsidP="002D1CEB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Time </w:t>
      </w:r>
      <w:r w:rsidR="001D483D">
        <w:rPr>
          <w:rFonts w:hint="eastAsia"/>
          <w:lang w:eastAsia="ko-KR"/>
        </w:rPr>
        <w:t>Offset</w:t>
      </w:r>
      <w:r w:rsidR="00AD4D92">
        <w:rPr>
          <w:rFonts w:hint="eastAsia"/>
          <w:lang w:eastAsia="ko-KR"/>
        </w:rPr>
        <w:t>:</w:t>
      </w:r>
      <w:r w:rsidR="001D483D">
        <w:rPr>
          <w:rFonts w:hint="eastAsia"/>
          <w:lang w:eastAsia="ko-KR"/>
        </w:rPr>
        <w:t xml:space="preserve"> TSN Time </w:t>
      </w:r>
      <w:r w:rsidR="001D483D">
        <w:rPr>
          <w:lang w:eastAsia="ko-KR"/>
        </w:rPr>
        <w:t>–</w:t>
      </w:r>
      <w:r w:rsidR="001D483D">
        <w:rPr>
          <w:rFonts w:hint="eastAsia"/>
          <w:lang w:eastAsia="ko-KR"/>
        </w:rPr>
        <w:t xml:space="preserve"> Local Time</w:t>
      </w:r>
    </w:p>
    <w:p w14:paraId="24CFD8FC" w14:textId="77777777" w:rsidR="00F74A70" w:rsidRPr="00AD4D92" w:rsidRDefault="00F74A70" w:rsidP="002C6577">
      <w:pPr>
        <w:rPr>
          <w:lang w:eastAsia="ko-KR"/>
        </w:rPr>
      </w:pPr>
    </w:p>
    <w:p w14:paraId="49E702B8" w14:textId="4EAF69F3" w:rsidR="002C6577" w:rsidRPr="00BB6C82" w:rsidRDefault="002C6577" w:rsidP="002C6577">
      <w:pPr>
        <w:rPr>
          <w:b/>
          <w:lang w:val="en-US" w:eastAsia="ko-KR"/>
        </w:rPr>
      </w:pPr>
      <w:proofErr w:type="gramStart"/>
      <w:r w:rsidRPr="00BB6C82">
        <w:rPr>
          <w:rFonts w:hint="eastAsia"/>
          <w:b/>
          <w:lang w:val="en-US" w:eastAsia="ko-KR"/>
        </w:rPr>
        <w:t>Observation 1.</w:t>
      </w:r>
      <w:proofErr w:type="gramEnd"/>
      <w:r w:rsidRPr="00BB6C82">
        <w:rPr>
          <w:rFonts w:hint="eastAsia"/>
          <w:b/>
          <w:lang w:val="en-US" w:eastAsia="ko-KR"/>
        </w:rPr>
        <w:t xml:space="preserve"> </w:t>
      </w:r>
      <w:r w:rsidR="00776403">
        <w:rPr>
          <w:rFonts w:hint="eastAsia"/>
          <w:b/>
          <w:lang w:val="en-US" w:eastAsia="ko-KR"/>
        </w:rPr>
        <w:t xml:space="preserve">At the ingress port of the 5GS </w:t>
      </w:r>
      <w:r w:rsidR="00B80EA3">
        <w:rPr>
          <w:rFonts w:hint="eastAsia"/>
          <w:b/>
          <w:lang w:val="en-US" w:eastAsia="ko-KR"/>
        </w:rPr>
        <w:t xml:space="preserve">logical </w:t>
      </w:r>
      <w:r w:rsidR="00776403">
        <w:rPr>
          <w:rFonts w:hint="eastAsia"/>
          <w:b/>
          <w:lang w:val="en-US" w:eastAsia="ko-KR"/>
        </w:rPr>
        <w:t xml:space="preserve">bridge, </w:t>
      </w:r>
      <w:proofErr w:type="spellStart"/>
      <w:r w:rsidRPr="00BB6C82">
        <w:rPr>
          <w:rFonts w:hint="eastAsia"/>
          <w:b/>
          <w:lang w:val="en-US" w:eastAsia="ko-KR"/>
        </w:rPr>
        <w:t>rateRatio</w:t>
      </w:r>
      <w:proofErr w:type="spellEnd"/>
      <w:r w:rsidRPr="00BB6C82">
        <w:rPr>
          <w:rFonts w:hint="eastAsia"/>
          <w:b/>
          <w:lang w:val="en-US" w:eastAsia="ko-KR"/>
        </w:rPr>
        <w:t xml:space="preserve"> in the received </w:t>
      </w:r>
      <w:proofErr w:type="spellStart"/>
      <w:r w:rsidRPr="00BB6C82">
        <w:rPr>
          <w:rFonts w:hint="eastAsia"/>
          <w:b/>
          <w:lang w:val="en-US" w:eastAsia="ko-KR"/>
        </w:rPr>
        <w:t>Follow_Up</w:t>
      </w:r>
      <w:proofErr w:type="spellEnd"/>
      <w:r w:rsidRPr="00BB6C82">
        <w:rPr>
          <w:rFonts w:hint="eastAsia"/>
          <w:b/>
          <w:lang w:val="en-US" w:eastAsia="ko-KR"/>
        </w:rPr>
        <w:t xml:space="preserve"> </w:t>
      </w:r>
      <w:r w:rsidR="005A11CC">
        <w:rPr>
          <w:rFonts w:hint="eastAsia"/>
          <w:b/>
          <w:lang w:val="en-US" w:eastAsia="ko-KR"/>
        </w:rPr>
        <w:t>message</w:t>
      </w:r>
      <w:r w:rsidRPr="00BB6C82">
        <w:rPr>
          <w:rFonts w:hint="eastAsia"/>
          <w:b/>
          <w:lang w:val="en-US" w:eastAsia="ko-KR"/>
        </w:rPr>
        <w:t xml:space="preserve"> is used for TSN time calculation like the following.</w:t>
      </w:r>
    </w:p>
    <w:p w14:paraId="2A6F0242" w14:textId="0127106B" w:rsidR="002C6577" w:rsidRDefault="002C6577" w:rsidP="002C6577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 w:rsidRPr="00BB6C82">
        <w:rPr>
          <w:b/>
          <w:lang w:eastAsia="ko-KR"/>
        </w:rPr>
        <w:t>TSN time</w:t>
      </w:r>
      <w:r w:rsidR="002D1CEB">
        <w:rPr>
          <w:rFonts w:hint="eastAsia"/>
          <w:b/>
          <w:lang w:eastAsia="ko-KR"/>
        </w:rPr>
        <w:t xml:space="preserve"> =</w:t>
      </w:r>
      <w:r w:rsidRPr="00BB6C82">
        <w:rPr>
          <w:b/>
          <w:lang w:eastAsia="ko-KR"/>
        </w:rPr>
        <w:t xml:space="preserve"> </w:t>
      </w:r>
      <w:proofErr w:type="spellStart"/>
      <w:r w:rsidRPr="00BB6C82">
        <w:rPr>
          <w:b/>
          <w:lang w:eastAsia="ko-KR"/>
        </w:rPr>
        <w:t>preciseOriginTimestamp</w:t>
      </w:r>
      <w:proofErr w:type="spellEnd"/>
      <w:r w:rsidRPr="00BB6C82">
        <w:rPr>
          <w:b/>
          <w:lang w:eastAsia="ko-KR"/>
        </w:rPr>
        <w:t xml:space="preserve"> + </w:t>
      </w:r>
      <w:proofErr w:type="spellStart"/>
      <w:r w:rsidRPr="00BB6C82">
        <w:rPr>
          <w:b/>
          <w:lang w:eastAsia="ko-KR"/>
        </w:rPr>
        <w:t>correctionField</w:t>
      </w:r>
      <w:proofErr w:type="spellEnd"/>
      <w:r w:rsidRPr="00BB6C82">
        <w:rPr>
          <w:b/>
          <w:lang w:eastAsia="ko-KR"/>
        </w:rPr>
        <w:t xml:space="preserve"> + </w:t>
      </w:r>
      <w:r w:rsidRPr="00BB6C82">
        <w:rPr>
          <w:rFonts w:hint="eastAsia"/>
          <w:b/>
          <w:lang w:eastAsia="ko-KR"/>
        </w:rPr>
        <w:t>Link Delay</w:t>
      </w:r>
      <w:r w:rsidRPr="00BB6C82">
        <w:rPr>
          <w:b/>
          <w:lang w:eastAsia="ko-KR"/>
        </w:rPr>
        <w:t xml:space="preserve"> </w:t>
      </w:r>
      <w:r w:rsidR="00533430">
        <w:rPr>
          <w:rFonts w:hint="eastAsia"/>
          <w:b/>
          <w:lang w:eastAsia="ko-KR"/>
        </w:rPr>
        <w:t>*</w:t>
      </w:r>
      <w:r w:rsidRPr="00BB6C82">
        <w:rPr>
          <w:b/>
          <w:lang w:eastAsia="ko-KR"/>
        </w:rPr>
        <w:t xml:space="preserve"> </w:t>
      </w:r>
      <w:proofErr w:type="spellStart"/>
      <w:r w:rsidRPr="00BB6C82">
        <w:rPr>
          <w:b/>
          <w:lang w:eastAsia="ko-KR"/>
        </w:rPr>
        <w:t>rateRatio</w:t>
      </w:r>
      <w:proofErr w:type="spellEnd"/>
      <w:r w:rsidRPr="00BB6C82">
        <w:rPr>
          <w:rFonts w:hint="eastAsia"/>
          <w:b/>
          <w:lang w:eastAsia="ko-KR"/>
        </w:rPr>
        <w:t xml:space="preserve"> </w:t>
      </w:r>
    </w:p>
    <w:p w14:paraId="62A1E47D" w14:textId="3A807854" w:rsidR="002D1CEB" w:rsidRDefault="006B7297" w:rsidP="002D1CEB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Link Delay is in the time base of the </w:t>
      </w:r>
      <w:r w:rsidR="002D1CEB">
        <w:rPr>
          <w:rFonts w:hint="eastAsia"/>
          <w:b/>
          <w:lang w:eastAsia="ko-KR"/>
        </w:rPr>
        <w:t>l</w:t>
      </w:r>
      <w:r w:rsidR="002D1CEB" w:rsidRPr="00A37D6F">
        <w:rPr>
          <w:b/>
          <w:lang w:eastAsia="ko-KR"/>
        </w:rPr>
        <w:t>ocal</w:t>
      </w:r>
      <w:r w:rsidR="002D1CEB">
        <w:rPr>
          <w:rFonts w:hint="eastAsia"/>
          <w:b/>
          <w:lang w:eastAsia="ko-KR"/>
        </w:rPr>
        <w:t xml:space="preserve"> c</w:t>
      </w:r>
      <w:r w:rsidR="002D1CEB" w:rsidRPr="00A37D6F">
        <w:rPr>
          <w:b/>
          <w:lang w:eastAsia="ko-KR"/>
        </w:rPr>
        <w:t xml:space="preserve">lock of the </w:t>
      </w:r>
      <w:r w:rsidR="003A6CA4">
        <w:rPr>
          <w:rFonts w:hint="eastAsia"/>
          <w:b/>
          <w:lang w:eastAsia="ko-KR"/>
        </w:rPr>
        <w:t>previous TSN system</w:t>
      </w:r>
      <w:r w:rsidR="005A11CC">
        <w:rPr>
          <w:rFonts w:hint="eastAsia"/>
          <w:b/>
          <w:lang w:eastAsia="ko-KR"/>
        </w:rPr>
        <w:t>.</w:t>
      </w:r>
    </w:p>
    <w:p w14:paraId="21C57B4A" w14:textId="6792B5DF" w:rsidR="006B7297" w:rsidRPr="002D1CEB" w:rsidRDefault="002D1CEB" w:rsidP="002D1CEB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proofErr w:type="spellStart"/>
      <w:proofErr w:type="gramStart"/>
      <w:r>
        <w:rPr>
          <w:rFonts w:hint="eastAsia"/>
          <w:b/>
          <w:lang w:eastAsia="ko-KR"/>
        </w:rPr>
        <w:t>rateRatio</w:t>
      </w:r>
      <w:proofErr w:type="spellEnd"/>
      <w:proofErr w:type="gramEnd"/>
      <w:r w:rsidR="00481106">
        <w:rPr>
          <w:rFonts w:hint="eastAsia"/>
          <w:b/>
          <w:lang w:eastAsia="ko-KR"/>
        </w:rPr>
        <w:t xml:space="preserve"> </w:t>
      </w:r>
      <w:r w:rsidR="009876E7">
        <w:rPr>
          <w:rFonts w:hint="eastAsia"/>
          <w:b/>
          <w:lang w:eastAsia="ko-KR"/>
        </w:rPr>
        <w:t xml:space="preserve">is the value </w:t>
      </w:r>
      <w:r w:rsidR="00481106">
        <w:rPr>
          <w:rFonts w:hint="eastAsia"/>
          <w:b/>
          <w:lang w:eastAsia="ko-KR"/>
        </w:rPr>
        <w:t xml:space="preserve">in the received </w:t>
      </w:r>
      <w:proofErr w:type="spellStart"/>
      <w:r w:rsidR="00241E13">
        <w:rPr>
          <w:rFonts w:hint="eastAsia"/>
          <w:b/>
          <w:lang w:eastAsia="ko-KR"/>
        </w:rPr>
        <w:t>Follow_Up</w:t>
      </w:r>
      <w:proofErr w:type="spellEnd"/>
      <w:r w:rsidR="00481106">
        <w:rPr>
          <w:rFonts w:hint="eastAsia"/>
          <w:b/>
          <w:lang w:eastAsia="ko-KR"/>
        </w:rPr>
        <w:t xml:space="preserve"> message</w:t>
      </w:r>
      <w:r w:rsidR="009876E7">
        <w:rPr>
          <w:rFonts w:hint="eastAsia"/>
          <w:b/>
          <w:lang w:eastAsia="ko-KR"/>
        </w:rPr>
        <w:t xml:space="preserve"> and </w:t>
      </w:r>
      <w:r w:rsidR="00B80EA3">
        <w:rPr>
          <w:rFonts w:hint="eastAsia"/>
          <w:b/>
          <w:lang w:eastAsia="ko-KR"/>
        </w:rPr>
        <w:t>is</w:t>
      </w:r>
      <w:r>
        <w:rPr>
          <w:rFonts w:hint="eastAsia"/>
          <w:b/>
          <w:lang w:eastAsia="ko-KR"/>
        </w:rPr>
        <w:t xml:space="preserve"> </w:t>
      </w:r>
      <w:r w:rsidRPr="00A37D6F">
        <w:rPr>
          <w:b/>
          <w:lang w:eastAsia="ko-KR"/>
        </w:rPr>
        <w:t xml:space="preserve">the ratio of the frequency of the </w:t>
      </w:r>
      <w:r w:rsidR="00B80EA3">
        <w:rPr>
          <w:rFonts w:hint="eastAsia"/>
          <w:b/>
          <w:lang w:eastAsia="ko-KR"/>
        </w:rPr>
        <w:t xml:space="preserve">TSN GM clock </w:t>
      </w:r>
      <w:r w:rsidRPr="00A37D6F">
        <w:rPr>
          <w:b/>
          <w:lang w:eastAsia="ko-KR"/>
        </w:rPr>
        <w:t xml:space="preserve">to the frequency of </w:t>
      </w:r>
      <w:r w:rsidR="003A6CA4">
        <w:rPr>
          <w:rFonts w:hint="eastAsia"/>
          <w:b/>
          <w:lang w:eastAsia="ko-KR"/>
        </w:rPr>
        <w:t>the previous TSN system</w:t>
      </w:r>
      <w:r w:rsidR="00B80EA3">
        <w:rPr>
          <w:rFonts w:hint="eastAsia"/>
          <w:b/>
          <w:lang w:eastAsia="ko-KR"/>
        </w:rPr>
        <w:t xml:space="preserve"> clock</w:t>
      </w:r>
      <w:r w:rsidR="005A11CC">
        <w:rPr>
          <w:rFonts w:hint="eastAsia"/>
          <w:b/>
          <w:lang w:eastAsia="ko-KR"/>
        </w:rPr>
        <w:t>.</w:t>
      </w:r>
    </w:p>
    <w:p w14:paraId="57E20793" w14:textId="77777777" w:rsidR="00F74A70" w:rsidRDefault="00F74A70" w:rsidP="00F74A70">
      <w:pPr>
        <w:rPr>
          <w:lang w:eastAsia="ko-KR"/>
        </w:rPr>
      </w:pPr>
    </w:p>
    <w:p w14:paraId="675BFE21" w14:textId="0C7FEEEB" w:rsidR="001D483D" w:rsidRDefault="001D483D" w:rsidP="001D483D">
      <w:pPr>
        <w:rPr>
          <w:lang w:eastAsia="ko-KR"/>
        </w:rPr>
      </w:pPr>
      <w:r>
        <w:rPr>
          <w:rFonts w:hint="eastAsia"/>
          <w:lang w:eastAsia="ko-KR"/>
        </w:rPr>
        <w:t xml:space="preserve">At the Egress port of the </w:t>
      </w:r>
      <w:r w:rsidR="00A37D6F">
        <w:rPr>
          <w:rFonts w:hint="eastAsia"/>
          <w:lang w:eastAsia="ko-KR"/>
        </w:rPr>
        <w:t xml:space="preserve">TSN </w:t>
      </w:r>
      <w:r>
        <w:rPr>
          <w:rFonts w:hint="eastAsia"/>
          <w:lang w:eastAsia="ko-KR"/>
        </w:rPr>
        <w:t xml:space="preserve">system </w:t>
      </w:r>
      <w:proofErr w:type="spellStart"/>
      <w:r>
        <w:rPr>
          <w:rFonts w:hint="eastAsia"/>
          <w:lang w:eastAsia="ko-KR"/>
        </w:rPr>
        <w:t>i</w:t>
      </w:r>
      <w:proofErr w:type="spellEnd"/>
      <w:r w:rsidR="00BB6C82">
        <w:rPr>
          <w:rFonts w:hint="eastAsia"/>
          <w:lang w:eastAsia="ko-KR"/>
        </w:rPr>
        <w:t xml:space="preserve"> in the Figure 1</w:t>
      </w:r>
      <w:r>
        <w:rPr>
          <w:rFonts w:hint="eastAsia"/>
          <w:lang w:eastAsia="ko-KR"/>
        </w:rPr>
        <w:t xml:space="preserve">, the followings are </w:t>
      </w:r>
      <w:r>
        <w:rPr>
          <w:lang w:eastAsia="ko-KR"/>
        </w:rPr>
        <w:t>available</w:t>
      </w:r>
      <w:r>
        <w:rPr>
          <w:rFonts w:hint="eastAsia"/>
          <w:lang w:eastAsia="ko-KR"/>
        </w:rPr>
        <w:t>.</w:t>
      </w:r>
    </w:p>
    <w:p w14:paraId="7CDA6DA1" w14:textId="116E13C6" w:rsidR="002C6577" w:rsidRDefault="002C6577" w:rsidP="002C6577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 w:rsidRPr="001D483D">
        <w:rPr>
          <w:lang w:eastAsia="ko-KR"/>
        </w:rPr>
        <w:t xml:space="preserve">TSN time </w:t>
      </w:r>
      <w:r>
        <w:rPr>
          <w:rFonts w:hint="eastAsia"/>
          <w:lang w:eastAsia="ko-KR"/>
        </w:rPr>
        <w:t xml:space="preserve">(in the base of </w:t>
      </w:r>
      <w:r w:rsidR="001E1050">
        <w:rPr>
          <w:rFonts w:hint="eastAsia"/>
          <w:lang w:eastAsia="ko-KR"/>
        </w:rPr>
        <w:t xml:space="preserve">TSN </w:t>
      </w:r>
      <w:r>
        <w:rPr>
          <w:rFonts w:hint="eastAsia"/>
          <w:lang w:eastAsia="ko-KR"/>
        </w:rPr>
        <w:t>GM</w:t>
      </w:r>
      <w:r w:rsidR="00A37D6F">
        <w:rPr>
          <w:rFonts w:hint="eastAsia"/>
          <w:lang w:eastAsia="ko-KR"/>
        </w:rPr>
        <w:t xml:space="preserve"> Clo</w:t>
      </w:r>
      <w:r w:rsidR="00776403">
        <w:rPr>
          <w:rFonts w:hint="eastAsia"/>
          <w:lang w:eastAsia="ko-KR"/>
        </w:rPr>
        <w:t>c</w:t>
      </w:r>
      <w:r w:rsidR="00A37D6F">
        <w:rPr>
          <w:rFonts w:hint="eastAsia"/>
          <w:lang w:eastAsia="ko-KR"/>
        </w:rPr>
        <w:t>k</w:t>
      </w:r>
      <w:r>
        <w:rPr>
          <w:rFonts w:hint="eastAsia"/>
          <w:lang w:eastAsia="ko-KR"/>
        </w:rPr>
        <w:t>)</w:t>
      </w:r>
      <w:r w:rsidR="006F4A9B">
        <w:rPr>
          <w:rFonts w:hint="eastAsia"/>
          <w:lang w:eastAsia="ko-KR"/>
        </w:rPr>
        <w:t>:</w:t>
      </w:r>
      <w:r w:rsidRPr="001D483D">
        <w:rPr>
          <w:lang w:eastAsia="ko-KR"/>
        </w:rPr>
        <w:t xml:space="preserve"> </w:t>
      </w:r>
      <w:proofErr w:type="spellStart"/>
      <w:r w:rsidRPr="001D483D">
        <w:rPr>
          <w:lang w:eastAsia="ko-KR"/>
        </w:rPr>
        <w:t>preciseOriginTimestamp</w:t>
      </w:r>
      <w:proofErr w:type="spellEnd"/>
      <w:r w:rsidRPr="001D483D">
        <w:rPr>
          <w:lang w:eastAsia="ko-KR"/>
        </w:rPr>
        <w:t xml:space="preserve"> + </w:t>
      </w:r>
      <w:proofErr w:type="spellStart"/>
      <w:r w:rsidRPr="001D483D">
        <w:rPr>
          <w:lang w:eastAsia="ko-KR"/>
        </w:rPr>
        <w:t>correctionField</w:t>
      </w:r>
      <w:proofErr w:type="spellEnd"/>
      <w:r w:rsidR="00B43AEC">
        <w:rPr>
          <w:rFonts w:hint="eastAsia"/>
          <w:lang w:eastAsia="ko-KR"/>
        </w:rPr>
        <w:t xml:space="preserve"> </w:t>
      </w:r>
      <w:proofErr w:type="spellStart"/>
      <w:r w:rsidR="00B43AEC">
        <w:rPr>
          <w:rFonts w:hint="eastAsia"/>
          <w:lang w:eastAsia="ko-KR"/>
        </w:rPr>
        <w:t>i</w:t>
      </w:r>
      <w:proofErr w:type="spellEnd"/>
    </w:p>
    <w:p w14:paraId="62ACB7D1" w14:textId="461B8757" w:rsidR="002C6577" w:rsidRDefault="002C6577" w:rsidP="002C6577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 w:rsidRPr="001D483D">
        <w:rPr>
          <w:lang w:eastAsia="ko-KR"/>
        </w:rPr>
        <w:t xml:space="preserve">Local time </w:t>
      </w:r>
      <w:r>
        <w:rPr>
          <w:rFonts w:hint="eastAsia"/>
          <w:lang w:eastAsia="ko-KR"/>
        </w:rPr>
        <w:t>(in the base of Local</w:t>
      </w:r>
      <w:r w:rsidR="00BB6C8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Clock)</w:t>
      </w:r>
      <w:r w:rsidR="006F4A9B">
        <w:rPr>
          <w:rFonts w:hint="eastAsia"/>
          <w:lang w:eastAsia="ko-KR"/>
        </w:rPr>
        <w:t>:</w:t>
      </w:r>
      <w:r w:rsidRPr="001D483D">
        <w:rPr>
          <w:lang w:eastAsia="ko-KR"/>
        </w:rPr>
        <w:t xml:space="preserve"> </w:t>
      </w:r>
      <w:r>
        <w:rPr>
          <w:rFonts w:hint="eastAsia"/>
          <w:lang w:eastAsia="ko-KR"/>
        </w:rPr>
        <w:t>Egress</w:t>
      </w:r>
      <w:r w:rsidRPr="001D483D">
        <w:rPr>
          <w:lang w:eastAsia="ko-KR"/>
        </w:rPr>
        <w:t xml:space="preserve"> Time</w:t>
      </w:r>
      <w:r>
        <w:rPr>
          <w:rFonts w:hint="eastAsia"/>
          <w:lang w:eastAsia="ko-KR"/>
        </w:rPr>
        <w:t xml:space="preserve"> (in the base of Local </w:t>
      </w:r>
      <w:r w:rsidR="00A37D6F">
        <w:rPr>
          <w:rFonts w:hint="eastAsia"/>
          <w:lang w:eastAsia="ko-KR"/>
        </w:rPr>
        <w:t>Clock</w:t>
      </w:r>
      <w:r>
        <w:rPr>
          <w:rFonts w:hint="eastAsia"/>
          <w:lang w:eastAsia="ko-KR"/>
        </w:rPr>
        <w:t>)</w:t>
      </w:r>
    </w:p>
    <w:p w14:paraId="3BC0B91D" w14:textId="3E59AECB" w:rsidR="00BB6C82" w:rsidRDefault="007A5F39" w:rsidP="00BB6C82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Time </w:t>
      </w:r>
      <w:r w:rsidR="00BB6C82">
        <w:rPr>
          <w:rFonts w:hint="eastAsia"/>
          <w:lang w:eastAsia="ko-KR"/>
        </w:rPr>
        <w:t xml:space="preserve">Offset: TSN Time </w:t>
      </w:r>
      <w:r w:rsidR="00BB6C82">
        <w:rPr>
          <w:lang w:eastAsia="ko-KR"/>
        </w:rPr>
        <w:t>–</w:t>
      </w:r>
      <w:r w:rsidR="00BB6C82">
        <w:rPr>
          <w:rFonts w:hint="eastAsia"/>
          <w:lang w:eastAsia="ko-KR"/>
        </w:rPr>
        <w:t xml:space="preserve"> Local Time</w:t>
      </w:r>
    </w:p>
    <w:p w14:paraId="659A3123" w14:textId="0015B0A4" w:rsidR="001D483D" w:rsidRDefault="001D483D" w:rsidP="001D483D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proofErr w:type="spellStart"/>
      <w:r>
        <w:rPr>
          <w:rFonts w:hint="eastAsia"/>
          <w:lang w:eastAsia="ko-KR"/>
        </w:rPr>
        <w:t>correctionField</w:t>
      </w:r>
      <w:proofErr w:type="spellEnd"/>
      <w:r>
        <w:rPr>
          <w:lang w:eastAsia="ko-KR"/>
        </w:rPr>
        <w:t xml:space="preserve"> </w:t>
      </w:r>
      <w:proofErr w:type="spellStart"/>
      <w:r w:rsidR="00B43AEC">
        <w:rPr>
          <w:rFonts w:hint="eastAsia"/>
          <w:lang w:eastAsia="ko-KR"/>
        </w:rPr>
        <w:t>i</w:t>
      </w:r>
      <w:proofErr w:type="spellEnd"/>
      <w:r w:rsidR="00B43AEC">
        <w:rPr>
          <w:rFonts w:hint="eastAsia"/>
          <w:lang w:eastAsia="ko-KR"/>
        </w:rPr>
        <w:t xml:space="preserve"> </w:t>
      </w:r>
      <w:r w:rsidR="002C6577">
        <w:rPr>
          <w:rFonts w:hint="eastAsia"/>
          <w:lang w:eastAsia="ko-KR"/>
        </w:rPr>
        <w:t xml:space="preserve">(in the base of </w:t>
      </w:r>
      <w:r w:rsidR="00AB6BC0">
        <w:rPr>
          <w:rFonts w:hint="eastAsia"/>
          <w:lang w:eastAsia="ko-KR"/>
        </w:rPr>
        <w:t xml:space="preserve">TSN </w:t>
      </w:r>
      <w:r w:rsidR="002C6577">
        <w:rPr>
          <w:rFonts w:hint="eastAsia"/>
          <w:lang w:eastAsia="ko-KR"/>
        </w:rPr>
        <w:t>GM</w:t>
      </w:r>
      <w:r w:rsidR="00BB6C82">
        <w:rPr>
          <w:rFonts w:hint="eastAsia"/>
          <w:lang w:eastAsia="ko-KR"/>
        </w:rPr>
        <w:t xml:space="preserve"> Clock</w:t>
      </w:r>
      <w:r w:rsidR="002C6577">
        <w:rPr>
          <w:rFonts w:hint="eastAsia"/>
          <w:lang w:eastAsia="ko-KR"/>
        </w:rPr>
        <w:t>)</w:t>
      </w:r>
      <w:r w:rsidR="00B43AEC"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 w:rsidR="00B43AEC">
        <w:rPr>
          <w:rFonts w:hint="eastAsia"/>
          <w:lang w:eastAsia="ko-KR"/>
        </w:rPr>
        <w:t>(</w:t>
      </w:r>
      <w:proofErr w:type="spellStart"/>
      <w:r w:rsidRPr="001D483D">
        <w:rPr>
          <w:lang w:eastAsia="ko-KR"/>
        </w:rPr>
        <w:t>correctionField</w:t>
      </w:r>
      <w:proofErr w:type="spellEnd"/>
      <w:r w:rsidRPr="001D483D">
        <w:rPr>
          <w:lang w:eastAsia="ko-KR"/>
        </w:rPr>
        <w:t xml:space="preserve"> </w:t>
      </w:r>
      <w:r w:rsidR="00B43AEC">
        <w:rPr>
          <w:rFonts w:hint="eastAsia"/>
          <w:lang w:eastAsia="ko-KR"/>
        </w:rPr>
        <w:t xml:space="preserve">i-1) </w:t>
      </w:r>
      <w:r w:rsidRPr="001D483D">
        <w:rPr>
          <w:lang w:eastAsia="ko-KR"/>
        </w:rPr>
        <w:t>+ (Egress</w:t>
      </w:r>
      <w:r w:rsidR="002C6577">
        <w:rPr>
          <w:rFonts w:hint="eastAsia"/>
          <w:lang w:eastAsia="ko-KR"/>
        </w:rPr>
        <w:t xml:space="preserve"> Time</w:t>
      </w:r>
      <w:r w:rsidRPr="001D483D">
        <w:rPr>
          <w:lang w:eastAsia="ko-KR"/>
        </w:rPr>
        <w:t xml:space="preserve"> – Ingress</w:t>
      </w:r>
      <w:r w:rsidR="002C6577">
        <w:rPr>
          <w:rFonts w:hint="eastAsia"/>
          <w:lang w:eastAsia="ko-KR"/>
        </w:rPr>
        <w:t xml:space="preserve"> Time +</w:t>
      </w:r>
      <w:r w:rsidR="002C6577" w:rsidRPr="002C6577">
        <w:rPr>
          <w:lang w:eastAsia="ko-KR"/>
        </w:rPr>
        <w:t xml:space="preserve"> </w:t>
      </w:r>
      <w:r w:rsidR="002C6577" w:rsidRPr="001D483D">
        <w:rPr>
          <w:lang w:eastAsia="ko-KR"/>
        </w:rPr>
        <w:t>Link</w:t>
      </w:r>
      <w:r w:rsidR="002C6577">
        <w:rPr>
          <w:rFonts w:hint="eastAsia"/>
          <w:lang w:eastAsia="ko-KR"/>
        </w:rPr>
        <w:t xml:space="preserve"> </w:t>
      </w:r>
      <w:r w:rsidR="002C6577" w:rsidRPr="001D483D">
        <w:rPr>
          <w:lang w:eastAsia="ko-KR"/>
        </w:rPr>
        <w:t>Delay</w:t>
      </w:r>
      <w:r w:rsidRPr="001D483D">
        <w:rPr>
          <w:lang w:eastAsia="ko-KR"/>
        </w:rPr>
        <w:t>)</w:t>
      </w:r>
      <w:r>
        <w:rPr>
          <w:rFonts w:hint="eastAsia"/>
          <w:lang w:eastAsia="ko-KR"/>
        </w:rPr>
        <w:t xml:space="preserve"> </w:t>
      </w:r>
      <w:r w:rsidR="00D150AE">
        <w:rPr>
          <w:rFonts w:hint="eastAsia"/>
          <w:lang w:eastAsia="ko-KR"/>
        </w:rPr>
        <w:t>*</w:t>
      </w:r>
      <w:r>
        <w:rPr>
          <w:rFonts w:hint="eastAsia"/>
          <w:lang w:eastAsia="ko-KR"/>
        </w:rPr>
        <w:t xml:space="preserve"> </w:t>
      </w:r>
      <w:r w:rsidR="002C6577">
        <w:rPr>
          <w:rFonts w:hint="eastAsia"/>
          <w:lang w:eastAsia="ko-KR"/>
        </w:rPr>
        <w:t>(</w:t>
      </w:r>
      <w:proofErr w:type="spellStart"/>
      <w:r w:rsidRPr="001D483D">
        <w:rPr>
          <w:lang w:eastAsia="ko-KR"/>
        </w:rPr>
        <w:t>rateRatio</w:t>
      </w:r>
      <w:proofErr w:type="spellEnd"/>
      <w:r w:rsidR="00B43AEC">
        <w:rPr>
          <w:rFonts w:hint="eastAsia"/>
          <w:lang w:eastAsia="ko-KR"/>
        </w:rPr>
        <w:t xml:space="preserve"> </w:t>
      </w:r>
      <w:proofErr w:type="spellStart"/>
      <w:r w:rsidR="00B43AEC">
        <w:rPr>
          <w:rFonts w:hint="eastAsia"/>
          <w:lang w:eastAsia="ko-KR"/>
        </w:rPr>
        <w:t>i</w:t>
      </w:r>
      <w:proofErr w:type="spellEnd"/>
      <w:r w:rsidR="002C6577">
        <w:rPr>
          <w:rFonts w:hint="eastAsia"/>
          <w:lang w:eastAsia="ko-KR"/>
        </w:rPr>
        <w:t>)</w:t>
      </w:r>
    </w:p>
    <w:p w14:paraId="1D5AF150" w14:textId="12D2DC4A" w:rsidR="00DB7591" w:rsidRDefault="00644679" w:rsidP="00DB7591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Link Delay: Link Delay i-1 in the time base of Local Clock </w:t>
      </w:r>
      <w:proofErr w:type="spellStart"/>
      <w:r>
        <w:rPr>
          <w:lang w:eastAsia="ko-KR"/>
        </w:rPr>
        <w:t>i</w:t>
      </w:r>
      <w:proofErr w:type="spellEnd"/>
      <w:r>
        <w:rPr>
          <w:rFonts w:hint="eastAsia"/>
          <w:lang w:eastAsia="ko-KR"/>
        </w:rPr>
        <w:t xml:space="preserve"> (time base conversion is done by being </w:t>
      </w:r>
      <w:r>
        <w:rPr>
          <w:lang w:eastAsia="ko-KR"/>
        </w:rPr>
        <w:t>divided</w:t>
      </w:r>
      <w:r>
        <w:rPr>
          <w:rFonts w:hint="eastAsia"/>
          <w:lang w:eastAsia="ko-KR"/>
        </w:rPr>
        <w:t xml:space="preserve"> by </w:t>
      </w:r>
      <w:proofErr w:type="spellStart"/>
      <w:r>
        <w:rPr>
          <w:rFonts w:hint="eastAsia"/>
          <w:lang w:eastAsia="ko-KR"/>
        </w:rPr>
        <w:t>neighborRateRatio</w:t>
      </w:r>
      <w:proofErr w:type="spellEnd"/>
      <w:r>
        <w:rPr>
          <w:rFonts w:hint="eastAsia"/>
          <w:lang w:eastAsia="ko-KR"/>
        </w:rPr>
        <w:t>)</w:t>
      </w:r>
      <w:r w:rsidR="00DB7591">
        <w:rPr>
          <w:rFonts w:hint="eastAsia"/>
          <w:lang w:eastAsia="ko-KR"/>
        </w:rPr>
        <w:t xml:space="preserve">. </w:t>
      </w:r>
    </w:p>
    <w:p w14:paraId="218CCF42" w14:textId="77777777" w:rsidR="00DB7591" w:rsidRDefault="00DB7591" w:rsidP="00DB7591">
      <w:pPr>
        <w:ind w:left="400"/>
        <w:rPr>
          <w:lang w:eastAsia="ko-KR"/>
        </w:rPr>
      </w:pPr>
    </w:p>
    <w:p w14:paraId="1C05B63F" w14:textId="148B0439" w:rsidR="00644679" w:rsidRDefault="00DB7591" w:rsidP="00F67C4B">
      <w:pPr>
        <w:rPr>
          <w:lang w:eastAsia="ko-KR"/>
        </w:rPr>
      </w:pPr>
      <w:r w:rsidRPr="00DB7591">
        <w:rPr>
          <w:lang w:eastAsia="ko-KR"/>
        </w:rPr>
        <w:t xml:space="preserve">Link Delay i-1 in the time base of Local Clock i-1 shall be converted to </w:t>
      </w:r>
      <w:r w:rsidR="00F67C4B" w:rsidRPr="00DB7591">
        <w:rPr>
          <w:lang w:eastAsia="ko-KR"/>
        </w:rPr>
        <w:t xml:space="preserve">Link Delay </w:t>
      </w:r>
      <w:r w:rsidR="00F67C4B">
        <w:rPr>
          <w:rFonts w:hint="eastAsia"/>
          <w:lang w:eastAsia="ko-KR"/>
        </w:rPr>
        <w:t xml:space="preserve">in </w:t>
      </w:r>
      <w:r w:rsidRPr="00DB7591">
        <w:rPr>
          <w:lang w:eastAsia="ko-KR"/>
        </w:rPr>
        <w:t xml:space="preserve">the time base of Local Clock </w:t>
      </w:r>
      <w:proofErr w:type="spellStart"/>
      <w:r w:rsidRPr="00DB7591">
        <w:rPr>
          <w:lang w:eastAsia="ko-KR"/>
        </w:rPr>
        <w:t>i</w:t>
      </w:r>
      <w:proofErr w:type="spellEnd"/>
      <w:r w:rsidRPr="00DB7591">
        <w:rPr>
          <w:lang w:eastAsia="ko-KR"/>
        </w:rPr>
        <w:t xml:space="preserve"> by using </w:t>
      </w:r>
      <w:proofErr w:type="spellStart"/>
      <w:r w:rsidR="00F67C4B">
        <w:rPr>
          <w:rFonts w:hint="eastAsia"/>
          <w:lang w:eastAsia="ko-KR"/>
        </w:rPr>
        <w:t>neiborRateRatio</w:t>
      </w:r>
      <w:proofErr w:type="spellEnd"/>
      <w:r w:rsidR="00F67C4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at Ingress port. </w:t>
      </w:r>
      <w:proofErr w:type="spellStart"/>
      <w:proofErr w:type="gramStart"/>
      <w:r w:rsidRPr="00DB7591">
        <w:rPr>
          <w:lang w:eastAsia="ko-KR"/>
        </w:rPr>
        <w:t>neighborRateRatio</w:t>
      </w:r>
      <w:proofErr w:type="spellEnd"/>
      <w:proofErr w:type="gramEnd"/>
      <w:r>
        <w:rPr>
          <w:rFonts w:hint="eastAsia"/>
          <w:lang w:eastAsia="ko-KR"/>
        </w:rPr>
        <w:t xml:space="preserve"> is</w:t>
      </w:r>
      <w:r w:rsidRPr="00DB7591">
        <w:rPr>
          <w:lang w:eastAsia="ko-KR"/>
        </w:rPr>
        <w:t xml:space="preserve"> the ratio of the frequency of the local clock i-1 to the frequency of local clock </w:t>
      </w:r>
      <w:proofErr w:type="spellStart"/>
      <w:r w:rsidRPr="00DB7591">
        <w:rPr>
          <w:lang w:eastAsia="ko-KR"/>
        </w:rPr>
        <w:t>i</w:t>
      </w:r>
      <w:proofErr w:type="spellEnd"/>
      <w:r w:rsidRPr="00DB7591">
        <w:rPr>
          <w:lang w:eastAsia="ko-KR"/>
        </w:rPr>
        <w:t>, which can be calculated during the process of peer delay mechanism [2]</w:t>
      </w:r>
      <w:r w:rsidR="008859FA">
        <w:rPr>
          <w:rFonts w:hint="eastAsia"/>
          <w:lang w:eastAsia="ko-KR"/>
        </w:rPr>
        <w:t xml:space="preserve">. </w:t>
      </w:r>
    </w:p>
    <w:p w14:paraId="70F0236F" w14:textId="77777777" w:rsidR="00F06E54" w:rsidRDefault="00F06E54" w:rsidP="00F06E54">
      <w:pPr>
        <w:rPr>
          <w:lang w:eastAsia="ko-KR"/>
        </w:rPr>
      </w:pPr>
      <w:r>
        <w:rPr>
          <w:lang w:eastAsia="ko-KR"/>
        </w:rPr>
        <w:t xml:space="preserve">As one example, </w:t>
      </w:r>
      <w:proofErr w:type="spellStart"/>
      <w:r>
        <w:rPr>
          <w:lang w:eastAsia="ko-KR"/>
        </w:rPr>
        <w:t>neighborRateRatio</w:t>
      </w:r>
      <w:proofErr w:type="spellEnd"/>
      <w:r>
        <w:rPr>
          <w:lang w:eastAsia="ko-KR"/>
        </w:rPr>
        <w:t xml:space="preserve"> can be estimated as the ratio of the elapsed time of the </w:t>
      </w:r>
      <w:proofErr w:type="spellStart"/>
      <w:r>
        <w:rPr>
          <w:lang w:eastAsia="ko-KR"/>
        </w:rPr>
        <w:t>LocalClock</w:t>
      </w:r>
      <w:proofErr w:type="spellEnd"/>
      <w:r>
        <w:rPr>
          <w:lang w:eastAsia="ko-KR"/>
        </w:rPr>
        <w:t xml:space="preserve"> entity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of the time-aware system at the other end of the link attached to this port, to the elapsed time of the </w:t>
      </w:r>
      <w:proofErr w:type="spellStart"/>
      <w:r>
        <w:rPr>
          <w:lang w:eastAsia="ko-KR"/>
        </w:rPr>
        <w:t>LocalClock</w:t>
      </w:r>
      <w:proofErr w:type="spellEnd"/>
      <w:r>
        <w:rPr>
          <w:lang w:eastAsia="ko-KR"/>
        </w:rPr>
        <w:t xml:space="preserve"> entity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this time-aware system. This ratio can be computed for the time interval between a set of received </w:t>
      </w:r>
      <w:proofErr w:type="spellStart"/>
      <w:r>
        <w:rPr>
          <w:lang w:eastAsia="ko-KR"/>
        </w:rPr>
        <w:t>Pdelay_Resp</w:t>
      </w:r>
      <w:proofErr w:type="spellEnd"/>
      <w:r>
        <w:rPr>
          <w:lang w:eastAsia="ko-KR"/>
        </w:rPr>
        <w:t xml:space="preserve"> and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Pdelay_Resp_Follow_Up</w:t>
      </w:r>
      <w:proofErr w:type="spellEnd"/>
      <w:r>
        <w:rPr>
          <w:lang w:eastAsia="ko-KR"/>
        </w:rPr>
        <w:t xml:space="preserve"> messages and a second set of received </w:t>
      </w:r>
      <w:proofErr w:type="spellStart"/>
      <w:r>
        <w:rPr>
          <w:lang w:eastAsia="ko-KR"/>
        </w:rPr>
        <w:t>Pdelay_Resp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Pdelay_Resp_Follow_Up</w:t>
      </w:r>
      <w:proofErr w:type="spellEnd"/>
      <w:r>
        <w:rPr>
          <w:lang w:eastAsia="ko-KR"/>
        </w:rPr>
        <w:t xml:space="preserve"> messages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some number of </w:t>
      </w:r>
      <w:proofErr w:type="spellStart"/>
      <w:r>
        <w:rPr>
          <w:lang w:eastAsia="ko-KR"/>
        </w:rPr>
        <w:t>Pdelay_Req</w:t>
      </w:r>
      <w:proofErr w:type="spellEnd"/>
      <w:r>
        <w:rPr>
          <w:lang w:eastAsia="ko-KR"/>
        </w:rPr>
        <w:t xml:space="preserve"> message transmission intervals later, i.e.,</w:t>
      </w:r>
    </w:p>
    <w:p w14:paraId="478C5F85" w14:textId="5E44B898" w:rsidR="00F06E54" w:rsidRDefault="00F06E54" w:rsidP="00F06E54">
      <w:pPr>
        <w:jc w:val="center"/>
        <w:rPr>
          <w:lang w:eastAsia="ko-KR"/>
        </w:rPr>
      </w:pPr>
      <w:r>
        <w:rPr>
          <w:rFonts w:ascii="Cambria Math" w:hAnsi="Cambria Math" w:cs="Cambria Math" w:hint="eastAsia"/>
          <w:lang w:eastAsia="ko-KR"/>
        </w:rPr>
        <w:t>{</w:t>
      </w:r>
      <w:r w:rsidRPr="00F06E54">
        <w:rPr>
          <w:rFonts w:ascii="Cambria Math" w:hAnsi="Cambria Math" w:cs="Cambria Math"/>
          <w:lang w:eastAsia="ko-KR"/>
        </w:rPr>
        <w:t>〈</w:t>
      </w:r>
      <w:proofErr w:type="spellStart"/>
      <w:r w:rsidRPr="00F06E54">
        <w:rPr>
          <w:lang w:eastAsia="ko-KR"/>
        </w:rPr>
        <w:t>correctedResponderEventTimestamp</w:t>
      </w:r>
      <w:proofErr w:type="spellEnd"/>
      <w:r w:rsidRPr="00F06E54">
        <w:rPr>
          <w:rFonts w:ascii="Cambria Math" w:hAnsi="Cambria Math" w:cs="Cambria Math"/>
          <w:lang w:eastAsia="ko-KR"/>
        </w:rPr>
        <w:t>〉</w:t>
      </w:r>
      <w:r>
        <w:rPr>
          <w:rFonts w:ascii="Cambria Math" w:hAnsi="Cambria Math" w:cs="Cambria Math" w:hint="eastAsia"/>
          <w:lang w:eastAsia="ko-KR"/>
        </w:rPr>
        <w:t>_</w:t>
      </w:r>
      <w:r w:rsidRPr="00F06E54">
        <w:rPr>
          <w:lang w:eastAsia="ko-KR"/>
        </w:rPr>
        <w:t xml:space="preserve">N – </w:t>
      </w:r>
      <w:r w:rsidRPr="00F06E54">
        <w:rPr>
          <w:rFonts w:ascii="Cambria Math" w:hAnsi="Cambria Math" w:cs="Cambria Math"/>
          <w:lang w:eastAsia="ko-KR"/>
        </w:rPr>
        <w:t>〈</w:t>
      </w:r>
      <w:r w:rsidRPr="00F06E54">
        <w:rPr>
          <w:lang w:eastAsia="ko-KR"/>
        </w:rPr>
        <w:t>correctedResponderEventTimestamp</w:t>
      </w:r>
      <w:r w:rsidRPr="00F06E54">
        <w:rPr>
          <w:rFonts w:ascii="Cambria Math" w:hAnsi="Cambria Math" w:cs="Cambria Math"/>
          <w:lang w:eastAsia="ko-KR"/>
        </w:rPr>
        <w:t>〉</w:t>
      </w:r>
      <w:r>
        <w:rPr>
          <w:rFonts w:ascii="Cambria Math" w:hAnsi="Cambria Math" w:cs="Cambria Math" w:hint="eastAsia"/>
          <w:lang w:eastAsia="ko-KR"/>
        </w:rPr>
        <w:t>_</w:t>
      </w:r>
      <w:r w:rsidRPr="00F06E54">
        <w:rPr>
          <w:lang w:eastAsia="ko-KR"/>
        </w:rPr>
        <w:t>0</w:t>
      </w:r>
      <w:r>
        <w:rPr>
          <w:rFonts w:hint="eastAsia"/>
          <w:lang w:eastAsia="ko-KR"/>
        </w:rPr>
        <w:t>} / {</w:t>
      </w:r>
      <w:r w:rsidRPr="00F06E54">
        <w:rPr>
          <w:rFonts w:ascii="Cambria Math" w:hAnsi="Cambria Math" w:cs="Cambria Math"/>
          <w:lang w:eastAsia="ko-KR"/>
        </w:rPr>
        <w:t>〈</w:t>
      </w:r>
      <w:proofErr w:type="spellStart"/>
      <w:r w:rsidRPr="00F06E54">
        <w:rPr>
          <w:lang w:eastAsia="ko-KR"/>
        </w:rPr>
        <w:t>pdelayRespEventIngressTimestamp</w:t>
      </w:r>
      <w:proofErr w:type="spellEnd"/>
      <w:r w:rsidRPr="00F06E54">
        <w:rPr>
          <w:rFonts w:ascii="Cambria Math" w:hAnsi="Cambria Math" w:cs="Cambria Math"/>
          <w:lang w:eastAsia="ko-KR"/>
        </w:rPr>
        <w:t>〉</w:t>
      </w:r>
      <w:r>
        <w:rPr>
          <w:rFonts w:ascii="Cambria Math" w:hAnsi="Cambria Math" w:cs="Cambria Math" w:hint="eastAsia"/>
          <w:lang w:eastAsia="ko-KR"/>
        </w:rPr>
        <w:t>_</w:t>
      </w:r>
      <w:r w:rsidRPr="00F06E54">
        <w:rPr>
          <w:lang w:eastAsia="ko-KR"/>
        </w:rPr>
        <w:t xml:space="preserve">N – </w:t>
      </w:r>
      <w:r w:rsidRPr="00F06E54">
        <w:rPr>
          <w:rFonts w:ascii="Cambria Math" w:hAnsi="Cambria Math" w:cs="Cambria Math"/>
          <w:lang w:eastAsia="ko-KR"/>
        </w:rPr>
        <w:t>〈</w:t>
      </w:r>
      <w:r w:rsidRPr="00F06E54">
        <w:rPr>
          <w:lang w:eastAsia="ko-KR"/>
        </w:rPr>
        <w:t>pdelayRespEventIngressTimestamp</w:t>
      </w:r>
      <w:r w:rsidRPr="00F06E54">
        <w:rPr>
          <w:rFonts w:ascii="Cambria Math" w:hAnsi="Cambria Math" w:cs="Cambria Math"/>
          <w:lang w:eastAsia="ko-KR"/>
        </w:rPr>
        <w:t>〉</w:t>
      </w:r>
      <w:r>
        <w:rPr>
          <w:rFonts w:ascii="Cambria Math" w:hAnsi="Cambria Math" w:cs="Cambria Math" w:hint="eastAsia"/>
          <w:lang w:eastAsia="ko-KR"/>
        </w:rPr>
        <w:t>_</w:t>
      </w:r>
      <w:r w:rsidRPr="00F06E54">
        <w:rPr>
          <w:lang w:eastAsia="ko-KR"/>
        </w:rPr>
        <w:t>0</w:t>
      </w:r>
      <w:r>
        <w:rPr>
          <w:rFonts w:hint="eastAsia"/>
          <w:lang w:eastAsia="ko-KR"/>
        </w:rPr>
        <w:t>}</w:t>
      </w:r>
    </w:p>
    <w:p w14:paraId="297E64DC" w14:textId="05DC79FF" w:rsidR="00F06E54" w:rsidRPr="00F06E54" w:rsidRDefault="00F06E54" w:rsidP="00F67C4B">
      <w:pPr>
        <w:rPr>
          <w:lang w:eastAsia="ko-KR"/>
        </w:rPr>
      </w:pPr>
      <w:proofErr w:type="gramStart"/>
      <w:r>
        <w:rPr>
          <w:lang w:eastAsia="ko-KR"/>
        </w:rPr>
        <w:t>where</w:t>
      </w:r>
      <w:proofErr w:type="gramEnd"/>
      <w:r>
        <w:rPr>
          <w:lang w:eastAsia="ko-KR"/>
        </w:rPr>
        <w:t xml:space="preserve"> N is the number of </w:t>
      </w:r>
      <w:proofErr w:type="spellStart"/>
      <w:r>
        <w:rPr>
          <w:lang w:eastAsia="ko-KR"/>
        </w:rPr>
        <w:t>Pdelay_Req</w:t>
      </w:r>
      <w:proofErr w:type="spellEnd"/>
      <w:r>
        <w:rPr>
          <w:lang w:eastAsia="ko-KR"/>
        </w:rPr>
        <w:t xml:space="preserve"> message transmission intervals separating the first set of received </w:t>
      </w:r>
      <w:proofErr w:type="spellStart"/>
      <w:r>
        <w:rPr>
          <w:lang w:eastAsia="ko-KR"/>
        </w:rPr>
        <w:t>Pdelay_Resp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proofErr w:type="spellStart"/>
      <w:r>
        <w:rPr>
          <w:lang w:eastAsia="ko-KR"/>
        </w:rPr>
        <w:t>Pdelay_Resp_Follow_Up</w:t>
      </w:r>
      <w:proofErr w:type="spellEnd"/>
      <w:r>
        <w:rPr>
          <w:lang w:eastAsia="ko-KR"/>
        </w:rPr>
        <w:t xml:space="preserve"> messages and the second set, and the successive sets of received </w:t>
      </w:r>
      <w:proofErr w:type="spellStart"/>
      <w:r>
        <w:rPr>
          <w:lang w:eastAsia="ko-KR"/>
        </w:rPr>
        <w:t>Pdelay_Resp</w:t>
      </w:r>
      <w:proofErr w:type="spellEnd"/>
      <w:r>
        <w:rPr>
          <w:lang w:eastAsia="ko-KR"/>
        </w:rPr>
        <w:t xml:space="preserve"> and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Pdelay_Resp_Follow_Up</w:t>
      </w:r>
      <w:proofErr w:type="spellEnd"/>
      <w:r>
        <w:rPr>
          <w:lang w:eastAsia="ko-KR"/>
        </w:rPr>
        <w:t xml:space="preserve"> messages are indexed from 0 to N with the first set indexed 0.</w:t>
      </w:r>
    </w:p>
    <w:p w14:paraId="40500D0D" w14:textId="77777777" w:rsidR="001D483D" w:rsidRDefault="001D483D" w:rsidP="001D483D">
      <w:pPr>
        <w:pStyle w:val="ab"/>
        <w:ind w:left="760" w:firstLineChars="0" w:firstLine="0"/>
        <w:rPr>
          <w:lang w:eastAsia="ko-KR"/>
        </w:rPr>
      </w:pPr>
    </w:p>
    <w:p w14:paraId="5B3A08E6" w14:textId="70440B8F" w:rsidR="007522CA" w:rsidRDefault="007522CA" w:rsidP="007522CA">
      <w:pPr>
        <w:rPr>
          <w:lang w:eastAsia="ko-KR"/>
        </w:rPr>
      </w:pPr>
      <w:proofErr w:type="spellStart"/>
      <w:proofErr w:type="gramStart"/>
      <w:r>
        <w:rPr>
          <w:rFonts w:hint="eastAsia"/>
          <w:lang w:eastAsia="ko-KR"/>
        </w:rPr>
        <w:t>rateRatio</w:t>
      </w:r>
      <w:proofErr w:type="spellEnd"/>
      <w:proofErr w:type="gram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i</w:t>
      </w:r>
      <w:proofErr w:type="spellEnd"/>
      <w:r>
        <w:rPr>
          <w:rFonts w:hint="eastAsia"/>
          <w:lang w:eastAsia="ko-KR"/>
        </w:rPr>
        <w:t xml:space="preserve"> is </w:t>
      </w:r>
      <w:r>
        <w:rPr>
          <w:lang w:eastAsia="ko-KR"/>
        </w:rPr>
        <w:t>the ratio of the frequency of the grandmaster to 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frequency of the Local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Clock </w:t>
      </w:r>
      <w:proofErr w:type="spellStart"/>
      <w:r>
        <w:rPr>
          <w:rFonts w:hint="eastAsia"/>
          <w:lang w:eastAsia="ko-KR"/>
        </w:rPr>
        <w:t>i</w:t>
      </w:r>
      <w:proofErr w:type="spellEnd"/>
      <w:r>
        <w:rPr>
          <w:lang w:eastAsia="ko-KR"/>
        </w:rPr>
        <w:t>. This frequency ratio is computed by (a) measuring the ratio of 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grandmaster frequency to the </w:t>
      </w:r>
      <w:proofErr w:type="spellStart"/>
      <w:r>
        <w:rPr>
          <w:lang w:eastAsia="ko-KR"/>
        </w:rPr>
        <w:t>LocalClock</w:t>
      </w:r>
      <w:proofErr w:type="spellEnd"/>
      <w:r>
        <w:rPr>
          <w:lang w:eastAsia="ko-KR"/>
        </w:rPr>
        <w:t xml:space="preserve"> frequency at the grandmaster time-aware system and initializing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rateRatio</w:t>
      </w:r>
      <w:proofErr w:type="spellEnd"/>
      <w:r>
        <w:rPr>
          <w:lang w:eastAsia="ko-KR"/>
        </w:rPr>
        <w:t xml:space="preserve"> to this value in the grandmaster node, and (b)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accumulating, in each time-aware system, the frequency offset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Local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Clock entity of the time-aware system at the remote end of the link attached to </w:t>
      </w:r>
      <w:r>
        <w:rPr>
          <w:lang w:eastAsia="ko-KR"/>
        </w:rPr>
        <w:lastRenderedPageBreak/>
        <w:t>that port to 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frequency of the Local</w:t>
      </w:r>
      <w:r w:rsidR="009E7E7F">
        <w:rPr>
          <w:rFonts w:hint="eastAsia"/>
          <w:lang w:eastAsia="ko-KR"/>
        </w:rPr>
        <w:t xml:space="preserve"> </w:t>
      </w:r>
      <w:r>
        <w:rPr>
          <w:lang w:eastAsia="ko-KR"/>
        </w:rPr>
        <w:t>Clock entity of this time-aware system</w:t>
      </w:r>
      <w:r w:rsidR="00567BD9">
        <w:rPr>
          <w:rFonts w:hint="eastAsia"/>
          <w:lang w:eastAsia="ko-KR"/>
        </w:rPr>
        <w:t xml:space="preserve"> [2]</w:t>
      </w:r>
      <w:r>
        <w:rPr>
          <w:lang w:eastAsia="ko-KR"/>
        </w:rPr>
        <w:t>.</w:t>
      </w:r>
      <w:r w:rsidR="009E7E7F">
        <w:rPr>
          <w:rFonts w:hint="eastAsia"/>
          <w:lang w:eastAsia="ko-KR"/>
        </w:rPr>
        <w:t xml:space="preserve"> </w:t>
      </w:r>
      <w:r w:rsidR="007C6AD9">
        <w:rPr>
          <w:rFonts w:hint="eastAsia"/>
          <w:lang w:eastAsia="ko-KR"/>
        </w:rPr>
        <w:t>That is, a</w:t>
      </w:r>
      <w:r w:rsidR="009E7E7F">
        <w:rPr>
          <w:rFonts w:hint="eastAsia"/>
          <w:lang w:eastAsia="ko-KR"/>
        </w:rPr>
        <w:t xml:space="preserve">t time aware system </w:t>
      </w:r>
      <w:proofErr w:type="spellStart"/>
      <w:r w:rsidR="009E7E7F">
        <w:rPr>
          <w:rFonts w:hint="eastAsia"/>
          <w:lang w:eastAsia="ko-KR"/>
        </w:rPr>
        <w:t>i</w:t>
      </w:r>
      <w:proofErr w:type="spellEnd"/>
      <w:r w:rsidR="009E7E7F">
        <w:rPr>
          <w:rFonts w:hint="eastAsia"/>
          <w:lang w:eastAsia="ko-KR"/>
        </w:rPr>
        <w:t xml:space="preserve">, </w:t>
      </w:r>
      <w:proofErr w:type="spellStart"/>
      <w:r w:rsidR="009E7E7F">
        <w:rPr>
          <w:rFonts w:hint="eastAsia"/>
          <w:lang w:eastAsia="ko-KR"/>
        </w:rPr>
        <w:t>rateRatio</w:t>
      </w:r>
      <w:proofErr w:type="spellEnd"/>
      <w:r w:rsidR="009E7E7F">
        <w:rPr>
          <w:rFonts w:hint="eastAsia"/>
          <w:lang w:eastAsia="ko-KR"/>
        </w:rPr>
        <w:t xml:space="preserve"> </w:t>
      </w:r>
      <w:proofErr w:type="spellStart"/>
      <w:r w:rsidR="009E7E7F">
        <w:rPr>
          <w:rFonts w:hint="eastAsia"/>
          <w:lang w:eastAsia="ko-KR"/>
        </w:rPr>
        <w:t>i</w:t>
      </w:r>
      <w:proofErr w:type="spellEnd"/>
      <w:r w:rsidR="009E7E7F">
        <w:rPr>
          <w:rFonts w:hint="eastAsia"/>
          <w:lang w:eastAsia="ko-KR"/>
        </w:rPr>
        <w:t xml:space="preserve"> = </w:t>
      </w:r>
      <w:proofErr w:type="spellStart"/>
      <w:r w:rsidR="009E7E7F">
        <w:rPr>
          <w:rFonts w:hint="eastAsia"/>
          <w:lang w:eastAsia="ko-KR"/>
        </w:rPr>
        <w:t>rateRatio</w:t>
      </w:r>
      <w:proofErr w:type="spellEnd"/>
      <w:r w:rsidR="009E7E7F">
        <w:rPr>
          <w:rFonts w:hint="eastAsia"/>
          <w:lang w:eastAsia="ko-KR"/>
        </w:rPr>
        <w:t xml:space="preserve"> i-1 </w:t>
      </w:r>
      <w:r w:rsidR="001B1673">
        <w:rPr>
          <w:rFonts w:hint="eastAsia"/>
          <w:lang w:eastAsia="ko-KR"/>
        </w:rPr>
        <w:t>*</w:t>
      </w:r>
      <w:r w:rsidR="00CA2B1F">
        <w:rPr>
          <w:rFonts w:hint="eastAsia"/>
          <w:lang w:eastAsia="ko-KR"/>
        </w:rPr>
        <w:t xml:space="preserve"> </w:t>
      </w:r>
      <w:proofErr w:type="spellStart"/>
      <w:r w:rsidR="00CA2B1F">
        <w:rPr>
          <w:rFonts w:hint="eastAsia"/>
          <w:lang w:eastAsia="ko-KR"/>
        </w:rPr>
        <w:t>neighborRateRatio</w:t>
      </w:r>
      <w:proofErr w:type="spellEnd"/>
      <w:r w:rsidR="00CA2B1F">
        <w:rPr>
          <w:rFonts w:hint="eastAsia"/>
          <w:lang w:eastAsia="ko-KR"/>
        </w:rPr>
        <w:t xml:space="preserve">, if time aware system </w:t>
      </w:r>
      <w:proofErr w:type="spellStart"/>
      <w:r w:rsidR="00CA2B1F">
        <w:rPr>
          <w:rFonts w:hint="eastAsia"/>
          <w:lang w:eastAsia="ko-KR"/>
        </w:rPr>
        <w:t>i</w:t>
      </w:r>
      <w:proofErr w:type="spellEnd"/>
      <w:r w:rsidR="00CA2B1F">
        <w:rPr>
          <w:rFonts w:hint="eastAsia"/>
          <w:lang w:eastAsia="ko-KR"/>
        </w:rPr>
        <w:t xml:space="preserve"> </w:t>
      </w:r>
      <w:r w:rsidR="00EC56A0">
        <w:rPr>
          <w:rFonts w:hint="eastAsia"/>
          <w:lang w:eastAsia="ko-KR"/>
        </w:rPr>
        <w:t xml:space="preserve">is </w:t>
      </w:r>
      <w:r w:rsidR="00CA2B1F">
        <w:rPr>
          <w:rFonts w:hint="eastAsia"/>
          <w:lang w:eastAsia="ko-KR"/>
        </w:rPr>
        <w:t xml:space="preserve">not </w:t>
      </w:r>
      <w:r w:rsidR="007C6AD9">
        <w:rPr>
          <w:rFonts w:hint="eastAsia"/>
          <w:lang w:eastAsia="ko-KR"/>
        </w:rPr>
        <w:t>the</w:t>
      </w:r>
      <w:r w:rsidR="00CA2B1F">
        <w:rPr>
          <w:rFonts w:hint="eastAsia"/>
          <w:lang w:eastAsia="ko-KR"/>
        </w:rPr>
        <w:t xml:space="preserve"> </w:t>
      </w:r>
      <w:r w:rsidR="00CA2B1F">
        <w:rPr>
          <w:lang w:eastAsia="ko-KR"/>
        </w:rPr>
        <w:t>grandmaster node</w:t>
      </w:r>
      <w:r w:rsidR="00CA2B1F">
        <w:rPr>
          <w:rFonts w:hint="eastAsia"/>
          <w:lang w:eastAsia="ko-KR"/>
        </w:rPr>
        <w:t>.</w:t>
      </w:r>
    </w:p>
    <w:p w14:paraId="5C74527E" w14:textId="77777777" w:rsidR="007522CA" w:rsidRDefault="007522CA" w:rsidP="001D483D">
      <w:pPr>
        <w:pStyle w:val="ab"/>
        <w:ind w:left="760" w:firstLineChars="0" w:firstLine="0"/>
        <w:rPr>
          <w:lang w:eastAsia="ko-KR"/>
        </w:rPr>
      </w:pPr>
    </w:p>
    <w:p w14:paraId="4688A1CA" w14:textId="4CEA5BEF" w:rsidR="002C6577" w:rsidRPr="00BB6C82" w:rsidRDefault="002C6577" w:rsidP="002C6577">
      <w:pPr>
        <w:rPr>
          <w:b/>
          <w:lang w:val="en-US" w:eastAsia="ko-KR"/>
        </w:rPr>
      </w:pPr>
      <w:proofErr w:type="gramStart"/>
      <w:r w:rsidRPr="00BB6C82">
        <w:rPr>
          <w:rFonts w:hint="eastAsia"/>
          <w:b/>
          <w:lang w:val="en-US" w:eastAsia="ko-KR"/>
        </w:rPr>
        <w:t>Observation 2.</w:t>
      </w:r>
      <w:proofErr w:type="gramEnd"/>
      <w:r w:rsidRPr="00BB6C82">
        <w:rPr>
          <w:rFonts w:hint="eastAsia"/>
          <w:b/>
          <w:lang w:val="en-US" w:eastAsia="ko-KR"/>
        </w:rPr>
        <w:t xml:space="preserve"> </w:t>
      </w:r>
      <w:r w:rsidR="00776403">
        <w:rPr>
          <w:rFonts w:hint="eastAsia"/>
          <w:b/>
          <w:lang w:val="en-US" w:eastAsia="ko-KR"/>
        </w:rPr>
        <w:t xml:space="preserve">At the egress port of the 5GS </w:t>
      </w:r>
      <w:r w:rsidR="00B80EA3">
        <w:rPr>
          <w:rFonts w:hint="eastAsia"/>
          <w:b/>
          <w:lang w:val="en-US" w:eastAsia="ko-KR"/>
        </w:rPr>
        <w:t xml:space="preserve">logical </w:t>
      </w:r>
      <w:r w:rsidR="00776403">
        <w:rPr>
          <w:rFonts w:hint="eastAsia"/>
          <w:b/>
          <w:lang w:val="en-US" w:eastAsia="ko-KR"/>
        </w:rPr>
        <w:t xml:space="preserve">bridge, </w:t>
      </w:r>
      <w:proofErr w:type="spellStart"/>
      <w:r w:rsidRPr="00BB6C82">
        <w:rPr>
          <w:rFonts w:hint="eastAsia"/>
          <w:b/>
          <w:lang w:val="en-US" w:eastAsia="ko-KR"/>
        </w:rPr>
        <w:t>rateRatio</w:t>
      </w:r>
      <w:proofErr w:type="spellEnd"/>
      <w:r w:rsidRPr="00BB6C82">
        <w:rPr>
          <w:rFonts w:hint="eastAsia"/>
          <w:b/>
          <w:lang w:val="en-US" w:eastAsia="ko-KR"/>
        </w:rPr>
        <w:t xml:space="preserve"> in the sending </w:t>
      </w:r>
      <w:proofErr w:type="spellStart"/>
      <w:r w:rsidRPr="00BB6C82">
        <w:rPr>
          <w:rFonts w:hint="eastAsia"/>
          <w:b/>
          <w:lang w:val="en-US" w:eastAsia="ko-KR"/>
        </w:rPr>
        <w:t>Follow_Up</w:t>
      </w:r>
      <w:proofErr w:type="spellEnd"/>
      <w:r w:rsidRPr="00BB6C82">
        <w:rPr>
          <w:rFonts w:hint="eastAsia"/>
          <w:b/>
          <w:lang w:val="en-US" w:eastAsia="ko-KR"/>
        </w:rPr>
        <w:t xml:space="preserve"> </w:t>
      </w:r>
      <w:r w:rsidR="005A11CC">
        <w:rPr>
          <w:rFonts w:hint="eastAsia"/>
          <w:b/>
          <w:lang w:val="en-US" w:eastAsia="ko-KR"/>
        </w:rPr>
        <w:t xml:space="preserve">message </w:t>
      </w:r>
      <w:r w:rsidRPr="00BB6C82">
        <w:rPr>
          <w:rFonts w:hint="eastAsia"/>
          <w:b/>
          <w:lang w:val="en-US" w:eastAsia="ko-KR"/>
        </w:rPr>
        <w:t xml:space="preserve">is used for </w:t>
      </w:r>
      <w:proofErr w:type="spellStart"/>
      <w:r w:rsidRPr="00BB6C82">
        <w:rPr>
          <w:rFonts w:hint="eastAsia"/>
          <w:b/>
          <w:lang w:val="en-US" w:eastAsia="ko-KR"/>
        </w:rPr>
        <w:t>correctionField</w:t>
      </w:r>
      <w:proofErr w:type="spellEnd"/>
      <w:r w:rsidRPr="00BB6C82">
        <w:rPr>
          <w:rFonts w:hint="eastAsia"/>
          <w:b/>
          <w:lang w:val="en-US" w:eastAsia="ko-KR"/>
        </w:rPr>
        <w:t xml:space="preserve"> calculation like the following.</w:t>
      </w:r>
    </w:p>
    <w:p w14:paraId="7234861B" w14:textId="54E81070" w:rsidR="002C6577" w:rsidRDefault="002C6577" w:rsidP="002C6577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 w:rsidRPr="00BB6C82">
        <w:rPr>
          <w:rFonts w:hint="eastAsia"/>
          <w:b/>
          <w:lang w:eastAsia="ko-KR"/>
        </w:rPr>
        <w:t xml:space="preserve">new </w:t>
      </w:r>
      <w:proofErr w:type="spellStart"/>
      <w:r w:rsidRPr="00BB6C82">
        <w:rPr>
          <w:rFonts w:hint="eastAsia"/>
          <w:b/>
          <w:lang w:eastAsia="ko-KR"/>
        </w:rPr>
        <w:t>correctionField</w:t>
      </w:r>
      <w:proofErr w:type="spellEnd"/>
      <w:r w:rsidRPr="00BB6C82">
        <w:rPr>
          <w:b/>
          <w:lang w:eastAsia="ko-KR"/>
        </w:rPr>
        <w:t xml:space="preserve"> </w:t>
      </w:r>
      <w:r w:rsidR="004A3DE6">
        <w:rPr>
          <w:rFonts w:hint="eastAsia"/>
          <w:b/>
          <w:lang w:eastAsia="ko-KR"/>
        </w:rPr>
        <w:t>=</w:t>
      </w:r>
      <w:r w:rsidRPr="00BB6C82">
        <w:rPr>
          <w:b/>
          <w:lang w:eastAsia="ko-KR"/>
        </w:rPr>
        <w:t xml:space="preserve"> </w:t>
      </w:r>
      <w:r w:rsidRPr="00BB6C82">
        <w:rPr>
          <w:rFonts w:hint="eastAsia"/>
          <w:b/>
          <w:lang w:eastAsia="ko-KR"/>
        </w:rPr>
        <w:t xml:space="preserve">old </w:t>
      </w:r>
      <w:proofErr w:type="spellStart"/>
      <w:r w:rsidRPr="00BB6C82">
        <w:rPr>
          <w:b/>
          <w:lang w:eastAsia="ko-KR"/>
        </w:rPr>
        <w:t>correctionField</w:t>
      </w:r>
      <w:proofErr w:type="spellEnd"/>
      <w:r w:rsidRPr="00BB6C82">
        <w:rPr>
          <w:b/>
          <w:lang w:eastAsia="ko-KR"/>
        </w:rPr>
        <w:t>+(Egress</w:t>
      </w:r>
      <w:r w:rsidRPr="00BB6C82">
        <w:rPr>
          <w:rFonts w:hint="eastAsia"/>
          <w:b/>
          <w:lang w:eastAsia="ko-KR"/>
        </w:rPr>
        <w:t xml:space="preserve"> Time</w:t>
      </w:r>
      <w:r w:rsidRPr="00BB6C82">
        <w:rPr>
          <w:b/>
          <w:lang w:eastAsia="ko-KR"/>
        </w:rPr>
        <w:t xml:space="preserve"> – </w:t>
      </w:r>
      <w:r w:rsidR="00EC56A0">
        <w:rPr>
          <w:rFonts w:hint="eastAsia"/>
          <w:b/>
          <w:lang w:eastAsia="ko-KR"/>
        </w:rPr>
        <w:t>(</w:t>
      </w:r>
      <w:r w:rsidRPr="00BB6C82">
        <w:rPr>
          <w:b/>
          <w:lang w:eastAsia="ko-KR"/>
        </w:rPr>
        <w:t>Ingress</w:t>
      </w:r>
      <w:r w:rsidRPr="00BB6C82">
        <w:rPr>
          <w:rFonts w:hint="eastAsia"/>
          <w:b/>
          <w:lang w:eastAsia="ko-KR"/>
        </w:rPr>
        <w:t xml:space="preserve"> Time </w:t>
      </w:r>
      <w:r w:rsidR="00EC56A0">
        <w:rPr>
          <w:rFonts w:hint="eastAsia"/>
          <w:b/>
          <w:lang w:eastAsia="ko-KR"/>
        </w:rPr>
        <w:t>-</w:t>
      </w:r>
      <w:r w:rsidRPr="00BB6C82">
        <w:rPr>
          <w:b/>
          <w:lang w:eastAsia="ko-KR"/>
        </w:rPr>
        <w:t xml:space="preserve"> Link</w:t>
      </w:r>
      <w:r w:rsidRPr="00BB6C82">
        <w:rPr>
          <w:rFonts w:hint="eastAsia"/>
          <w:b/>
          <w:lang w:eastAsia="ko-KR"/>
        </w:rPr>
        <w:t xml:space="preserve"> </w:t>
      </w:r>
      <w:r w:rsidRPr="00BB6C82">
        <w:rPr>
          <w:b/>
          <w:lang w:eastAsia="ko-KR"/>
        </w:rPr>
        <w:t>Delay</w:t>
      </w:r>
      <w:r w:rsidR="00EC56A0">
        <w:rPr>
          <w:rFonts w:hint="eastAsia"/>
          <w:b/>
          <w:lang w:eastAsia="ko-KR"/>
        </w:rPr>
        <w:t>)</w:t>
      </w:r>
      <w:r w:rsidRPr="00BB6C82">
        <w:rPr>
          <w:b/>
          <w:lang w:eastAsia="ko-KR"/>
        </w:rPr>
        <w:t>)</w:t>
      </w:r>
      <w:r w:rsidR="00D150AE">
        <w:rPr>
          <w:rFonts w:hint="eastAsia"/>
          <w:b/>
          <w:lang w:eastAsia="ko-KR"/>
        </w:rPr>
        <w:t>*</w:t>
      </w:r>
      <w:r w:rsidRPr="00BB6C82">
        <w:rPr>
          <w:rFonts w:hint="eastAsia"/>
          <w:b/>
          <w:lang w:eastAsia="ko-KR"/>
        </w:rPr>
        <w:t xml:space="preserve">(new </w:t>
      </w:r>
      <w:proofErr w:type="spellStart"/>
      <w:r w:rsidRPr="00BB6C82">
        <w:rPr>
          <w:b/>
          <w:lang w:eastAsia="ko-KR"/>
        </w:rPr>
        <w:t>rateRatio</w:t>
      </w:r>
      <w:proofErr w:type="spellEnd"/>
      <w:r w:rsidRPr="00BB6C82">
        <w:rPr>
          <w:rFonts w:hint="eastAsia"/>
          <w:b/>
          <w:lang w:eastAsia="ko-KR"/>
        </w:rPr>
        <w:t>)</w:t>
      </w:r>
    </w:p>
    <w:p w14:paraId="5844D738" w14:textId="14F98DD7" w:rsidR="00B56A11" w:rsidRDefault="004A3DE6" w:rsidP="004A3DE6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 w:rsidRPr="004A3DE6">
        <w:rPr>
          <w:b/>
          <w:lang w:eastAsia="ko-KR"/>
        </w:rPr>
        <w:t>Egress Time</w:t>
      </w:r>
      <w:r>
        <w:rPr>
          <w:rFonts w:hint="eastAsia"/>
          <w:b/>
          <w:lang w:eastAsia="ko-KR"/>
        </w:rPr>
        <w:t>,</w:t>
      </w:r>
      <w:r w:rsidRPr="004A3DE6">
        <w:rPr>
          <w:b/>
          <w:lang w:eastAsia="ko-KR"/>
        </w:rPr>
        <w:t xml:space="preserve"> Ingress Time</w:t>
      </w:r>
      <w:r>
        <w:rPr>
          <w:rFonts w:hint="eastAsia"/>
          <w:b/>
          <w:lang w:eastAsia="ko-KR"/>
        </w:rPr>
        <w:t xml:space="preserve"> and </w:t>
      </w:r>
      <w:r w:rsidR="00B56A11">
        <w:rPr>
          <w:rFonts w:hint="eastAsia"/>
          <w:b/>
          <w:lang w:eastAsia="ko-KR"/>
        </w:rPr>
        <w:t xml:space="preserve">Link Delay </w:t>
      </w:r>
      <w:r>
        <w:rPr>
          <w:rFonts w:hint="eastAsia"/>
          <w:b/>
          <w:lang w:eastAsia="ko-KR"/>
        </w:rPr>
        <w:t>are</w:t>
      </w:r>
      <w:r w:rsidR="00B56A11">
        <w:rPr>
          <w:rFonts w:hint="eastAsia"/>
          <w:b/>
          <w:lang w:eastAsia="ko-KR"/>
        </w:rPr>
        <w:t xml:space="preserve"> </w:t>
      </w:r>
      <w:r w:rsidR="00B56A11" w:rsidRPr="00B56A11">
        <w:rPr>
          <w:b/>
          <w:lang w:eastAsia="ko-KR"/>
        </w:rPr>
        <w:t xml:space="preserve">in the time base of the </w:t>
      </w:r>
      <w:r w:rsidR="00B56A11">
        <w:rPr>
          <w:rFonts w:hint="eastAsia"/>
          <w:b/>
          <w:lang w:eastAsia="ko-KR"/>
        </w:rPr>
        <w:t xml:space="preserve">5GS </w:t>
      </w:r>
      <w:r w:rsidR="00B56A11" w:rsidRPr="00B56A11">
        <w:rPr>
          <w:b/>
          <w:lang w:eastAsia="ko-KR"/>
        </w:rPr>
        <w:t>clock</w:t>
      </w:r>
      <w:r w:rsidR="00B56A11">
        <w:rPr>
          <w:rFonts w:hint="eastAsia"/>
          <w:b/>
          <w:lang w:eastAsia="ko-KR"/>
        </w:rPr>
        <w:t>.</w:t>
      </w:r>
    </w:p>
    <w:p w14:paraId="623E688B" w14:textId="6F830A47" w:rsidR="00A37D6F" w:rsidRPr="00BB6C82" w:rsidRDefault="00A37D6F" w:rsidP="00A37D6F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proofErr w:type="gramStart"/>
      <w:r>
        <w:rPr>
          <w:rFonts w:hint="eastAsia"/>
          <w:b/>
          <w:lang w:eastAsia="ko-KR"/>
        </w:rPr>
        <w:t>new</w:t>
      </w:r>
      <w:proofErr w:type="gramEnd"/>
      <w:r>
        <w:rPr>
          <w:rFonts w:hint="eastAsia"/>
          <w:b/>
          <w:lang w:eastAsia="ko-KR"/>
        </w:rPr>
        <w:t xml:space="preserve"> </w:t>
      </w:r>
      <w:proofErr w:type="spellStart"/>
      <w:r>
        <w:rPr>
          <w:rFonts w:hint="eastAsia"/>
          <w:b/>
          <w:lang w:eastAsia="ko-KR"/>
        </w:rPr>
        <w:t>rateRatio</w:t>
      </w:r>
      <w:proofErr w:type="spellEnd"/>
      <w:r>
        <w:rPr>
          <w:rFonts w:hint="eastAsia"/>
          <w:b/>
          <w:lang w:eastAsia="ko-KR"/>
        </w:rPr>
        <w:t xml:space="preserve"> </w:t>
      </w:r>
      <w:r w:rsidR="00B56A11">
        <w:rPr>
          <w:rFonts w:hint="eastAsia"/>
          <w:b/>
          <w:lang w:eastAsia="ko-KR"/>
        </w:rPr>
        <w:t>is</w:t>
      </w:r>
      <w:r>
        <w:rPr>
          <w:rFonts w:hint="eastAsia"/>
          <w:b/>
          <w:lang w:eastAsia="ko-KR"/>
        </w:rPr>
        <w:t xml:space="preserve"> </w:t>
      </w:r>
      <w:r w:rsidRPr="00A37D6F">
        <w:rPr>
          <w:b/>
          <w:lang w:eastAsia="ko-KR"/>
        </w:rPr>
        <w:t xml:space="preserve">the ratio of the frequency of the </w:t>
      </w:r>
      <w:r w:rsidR="00B80EA3">
        <w:rPr>
          <w:rFonts w:hint="eastAsia"/>
          <w:b/>
          <w:lang w:eastAsia="ko-KR"/>
        </w:rPr>
        <w:t xml:space="preserve">TSN GM </w:t>
      </w:r>
      <w:r w:rsidR="00EC1212">
        <w:rPr>
          <w:rFonts w:hint="eastAsia"/>
          <w:b/>
          <w:lang w:eastAsia="ko-KR"/>
        </w:rPr>
        <w:t xml:space="preserve">clock </w:t>
      </w:r>
      <w:r w:rsidRPr="00A37D6F">
        <w:rPr>
          <w:b/>
          <w:lang w:eastAsia="ko-KR"/>
        </w:rPr>
        <w:t xml:space="preserve">to the frequency of </w:t>
      </w:r>
      <w:r w:rsidR="00776403">
        <w:rPr>
          <w:rFonts w:hint="eastAsia"/>
          <w:b/>
          <w:lang w:eastAsia="ko-KR"/>
        </w:rPr>
        <w:t>5GS clock</w:t>
      </w:r>
      <w:r w:rsidR="00B56A11">
        <w:rPr>
          <w:rFonts w:hint="eastAsia"/>
          <w:b/>
          <w:lang w:eastAsia="ko-KR"/>
        </w:rPr>
        <w:t>.</w:t>
      </w:r>
    </w:p>
    <w:p w14:paraId="391F4945" w14:textId="77777777" w:rsidR="005D7105" w:rsidRDefault="005D7105" w:rsidP="00D023B2">
      <w:pPr>
        <w:rPr>
          <w:lang w:eastAsia="ko-KR"/>
        </w:rPr>
      </w:pPr>
    </w:p>
    <w:p w14:paraId="49E043AD" w14:textId="35E246A3" w:rsidR="00712074" w:rsidRDefault="001B2012" w:rsidP="00D023B2">
      <w:pPr>
        <w:rPr>
          <w:lang w:eastAsia="ko-KR"/>
        </w:rPr>
      </w:pPr>
      <w:r w:rsidRPr="001B2012">
        <w:rPr>
          <w:lang w:eastAsia="ko-KR"/>
        </w:rPr>
        <w:t xml:space="preserve">Link Delay and Ingress Time </w:t>
      </w:r>
      <w:r>
        <w:rPr>
          <w:rFonts w:hint="eastAsia"/>
          <w:lang w:eastAsia="ko-KR"/>
        </w:rPr>
        <w:t xml:space="preserve">is available at </w:t>
      </w:r>
      <w:r w:rsidR="00957241">
        <w:rPr>
          <w:rFonts w:hint="eastAsia"/>
          <w:lang w:eastAsia="ko-KR"/>
        </w:rPr>
        <w:t xml:space="preserve">the Ingress </w:t>
      </w:r>
      <w:r>
        <w:rPr>
          <w:rFonts w:hint="eastAsia"/>
          <w:lang w:eastAsia="ko-KR"/>
        </w:rPr>
        <w:t>port only</w:t>
      </w:r>
      <w:r w:rsidR="009B6770">
        <w:rPr>
          <w:rFonts w:hint="eastAsia"/>
          <w:lang w:eastAsia="ko-KR"/>
        </w:rPr>
        <w:t>, so they need to be delivered to</w:t>
      </w:r>
      <w:r>
        <w:rPr>
          <w:rFonts w:hint="eastAsia"/>
          <w:lang w:eastAsia="ko-KR"/>
        </w:rPr>
        <w:t xml:space="preserve"> </w:t>
      </w:r>
      <w:r w:rsidR="00957241">
        <w:rPr>
          <w:rFonts w:hint="eastAsia"/>
          <w:lang w:eastAsia="ko-KR"/>
        </w:rPr>
        <w:t>Egress port</w:t>
      </w:r>
      <w:r w:rsidR="009B6770">
        <w:rPr>
          <w:rFonts w:hint="eastAsia"/>
          <w:lang w:eastAsia="ko-KR"/>
        </w:rPr>
        <w:t xml:space="preserve"> </w:t>
      </w:r>
      <w:r w:rsidR="00525DFA">
        <w:rPr>
          <w:rFonts w:hint="eastAsia"/>
          <w:lang w:eastAsia="ko-KR"/>
        </w:rPr>
        <w:t xml:space="preserve">for </w:t>
      </w:r>
      <w:r w:rsidR="009B6770">
        <w:rPr>
          <w:rFonts w:hint="eastAsia"/>
          <w:lang w:eastAsia="ko-KR"/>
        </w:rPr>
        <w:t xml:space="preserve">new </w:t>
      </w:r>
      <w:proofErr w:type="spellStart"/>
      <w:r w:rsidR="009B6770">
        <w:rPr>
          <w:rFonts w:hint="eastAsia"/>
          <w:lang w:eastAsia="ko-KR"/>
        </w:rPr>
        <w:t>correctionField</w:t>
      </w:r>
      <w:proofErr w:type="spellEnd"/>
      <w:r w:rsidR="009B6770">
        <w:rPr>
          <w:rFonts w:hint="eastAsia"/>
          <w:lang w:eastAsia="ko-KR"/>
        </w:rPr>
        <w:t xml:space="preserve"> calculation. </w:t>
      </w:r>
      <w:r w:rsidR="008859FA">
        <w:rPr>
          <w:rFonts w:hint="eastAsia"/>
          <w:lang w:eastAsia="ko-KR"/>
        </w:rPr>
        <w:t xml:space="preserve">The ingress port should delver Ingress Time (in the time base of Local Clock </w:t>
      </w:r>
      <w:proofErr w:type="spellStart"/>
      <w:r w:rsidR="008859FA">
        <w:rPr>
          <w:rFonts w:hint="eastAsia"/>
          <w:lang w:eastAsia="ko-KR"/>
        </w:rPr>
        <w:t>i</w:t>
      </w:r>
      <w:proofErr w:type="spellEnd"/>
      <w:r w:rsidR="008859FA">
        <w:rPr>
          <w:rFonts w:hint="eastAsia"/>
          <w:lang w:eastAsia="ko-KR"/>
        </w:rPr>
        <w:t xml:space="preserve">) </w:t>
      </w:r>
      <w:r w:rsidR="008859FA">
        <w:rPr>
          <w:lang w:eastAsia="ko-KR"/>
        </w:rPr>
        <w:t>–</w:t>
      </w:r>
      <w:r w:rsidR="008859FA">
        <w:rPr>
          <w:rFonts w:hint="eastAsia"/>
          <w:lang w:eastAsia="ko-KR"/>
        </w:rPr>
        <w:t xml:space="preserve"> Link Delay (in the time base of Local Clock </w:t>
      </w:r>
      <w:proofErr w:type="spellStart"/>
      <w:r w:rsidR="008859FA">
        <w:rPr>
          <w:rFonts w:hint="eastAsia"/>
          <w:lang w:eastAsia="ko-KR"/>
        </w:rPr>
        <w:t>i</w:t>
      </w:r>
      <w:proofErr w:type="spellEnd"/>
      <w:r w:rsidR="008859FA">
        <w:rPr>
          <w:rFonts w:hint="eastAsia"/>
          <w:lang w:eastAsia="ko-KR"/>
        </w:rPr>
        <w:t>)</w:t>
      </w:r>
      <w:r w:rsidR="00670816">
        <w:rPr>
          <w:rFonts w:hint="eastAsia"/>
          <w:lang w:eastAsia="ko-KR"/>
        </w:rPr>
        <w:t xml:space="preserve"> to the egress port</w:t>
      </w:r>
      <w:r w:rsidR="00CA2B93">
        <w:rPr>
          <w:rFonts w:hint="eastAsia"/>
          <w:lang w:eastAsia="ko-KR"/>
        </w:rPr>
        <w:t>.</w:t>
      </w:r>
      <w:r w:rsidR="008859FA">
        <w:rPr>
          <w:rFonts w:hint="eastAsia"/>
          <w:lang w:eastAsia="ko-KR"/>
        </w:rPr>
        <w:t xml:space="preserve"> </w:t>
      </w:r>
      <w:r w:rsidR="00CA2B93">
        <w:rPr>
          <w:rFonts w:hint="eastAsia"/>
          <w:lang w:eastAsia="ko-KR"/>
        </w:rPr>
        <w:t xml:space="preserve">It is called </w:t>
      </w:r>
      <w:r w:rsidR="00BE26B4">
        <w:rPr>
          <w:rFonts w:hint="eastAsia"/>
          <w:lang w:eastAsia="ko-KR"/>
        </w:rPr>
        <w:t xml:space="preserve">as </w:t>
      </w:r>
      <w:proofErr w:type="spellStart"/>
      <w:r w:rsidR="00CA2B93" w:rsidRPr="00CA2B93">
        <w:rPr>
          <w:lang w:eastAsia="ko-KR"/>
        </w:rPr>
        <w:t>upstreamTxTime</w:t>
      </w:r>
      <w:proofErr w:type="spellEnd"/>
      <w:r w:rsidR="00CA2B93">
        <w:rPr>
          <w:rFonts w:hint="eastAsia"/>
          <w:lang w:eastAsia="ko-KR"/>
        </w:rPr>
        <w:t xml:space="preserve"> in 802.1AS [2].</w:t>
      </w:r>
    </w:p>
    <w:p w14:paraId="13D84C2D" w14:textId="7E3F7D9E" w:rsidR="009E7E7F" w:rsidRDefault="00BE26B4" w:rsidP="00D023B2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he n</w:t>
      </w:r>
      <w:r w:rsidR="009E7E7F">
        <w:rPr>
          <w:rFonts w:hint="eastAsia"/>
          <w:lang w:eastAsia="ko-KR"/>
        </w:rPr>
        <w:t xml:space="preserve">ew </w:t>
      </w:r>
      <w:proofErr w:type="spellStart"/>
      <w:r w:rsidR="009E7E7F">
        <w:rPr>
          <w:rFonts w:hint="eastAsia"/>
          <w:lang w:eastAsia="ko-KR"/>
        </w:rPr>
        <w:t>rateRatio</w:t>
      </w:r>
      <w:proofErr w:type="spellEnd"/>
      <w:r w:rsidR="009E7E7F">
        <w:rPr>
          <w:rFonts w:hint="eastAsia"/>
          <w:lang w:eastAsia="ko-KR"/>
        </w:rPr>
        <w:t xml:space="preserve"> </w:t>
      </w:r>
      <w:r w:rsidR="00D94C8F">
        <w:rPr>
          <w:rFonts w:hint="eastAsia"/>
          <w:lang w:eastAsia="ko-KR"/>
        </w:rPr>
        <w:t xml:space="preserve">is </w:t>
      </w:r>
      <w:r w:rsidR="009E7E7F">
        <w:rPr>
          <w:rFonts w:hint="eastAsia"/>
          <w:lang w:eastAsia="ko-KR"/>
        </w:rPr>
        <w:t xml:space="preserve">calculated at the ingress port, so it </w:t>
      </w:r>
      <w:r w:rsidR="00567BD9">
        <w:rPr>
          <w:rFonts w:hint="eastAsia"/>
          <w:lang w:eastAsia="ko-KR"/>
        </w:rPr>
        <w:t>needs to</w:t>
      </w:r>
      <w:r w:rsidR="009E7E7F">
        <w:rPr>
          <w:rFonts w:hint="eastAsia"/>
          <w:lang w:eastAsia="ko-KR"/>
        </w:rPr>
        <w:t xml:space="preserve"> be </w:t>
      </w:r>
      <w:r w:rsidR="00567BD9">
        <w:rPr>
          <w:rFonts w:hint="eastAsia"/>
          <w:lang w:eastAsia="ko-KR"/>
        </w:rPr>
        <w:t>forwarded from ingress port to egress port.</w:t>
      </w:r>
    </w:p>
    <w:p w14:paraId="3D5B5807" w14:textId="77777777" w:rsidR="00712074" w:rsidRDefault="00712074" w:rsidP="00D023B2">
      <w:pPr>
        <w:rPr>
          <w:lang w:eastAsia="ko-KR"/>
        </w:rPr>
      </w:pPr>
    </w:p>
    <w:p w14:paraId="7005A5FA" w14:textId="028D712B" w:rsidR="00957241" w:rsidRPr="00BB6C82" w:rsidRDefault="00957241" w:rsidP="00957241">
      <w:pPr>
        <w:rPr>
          <w:b/>
          <w:lang w:val="en-US" w:eastAsia="ko-KR"/>
        </w:rPr>
      </w:pPr>
      <w:proofErr w:type="gramStart"/>
      <w:r w:rsidRPr="00BB6C82">
        <w:rPr>
          <w:rFonts w:hint="eastAsia"/>
          <w:b/>
          <w:lang w:val="en-US" w:eastAsia="ko-KR"/>
        </w:rPr>
        <w:t xml:space="preserve">Observation </w:t>
      </w:r>
      <w:r>
        <w:rPr>
          <w:rFonts w:hint="eastAsia"/>
          <w:b/>
          <w:lang w:val="en-US" w:eastAsia="ko-KR"/>
        </w:rPr>
        <w:t>3</w:t>
      </w:r>
      <w:r w:rsidRPr="00BB6C82">
        <w:rPr>
          <w:rFonts w:hint="eastAsia"/>
          <w:b/>
          <w:lang w:val="en-US" w:eastAsia="ko-KR"/>
        </w:rPr>
        <w:t>.</w:t>
      </w:r>
      <w:proofErr w:type="gramEnd"/>
      <w:r w:rsidRPr="00BB6C82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Link Delay</w:t>
      </w:r>
      <w:r w:rsidR="00567BD9">
        <w:rPr>
          <w:rFonts w:hint="eastAsia"/>
          <w:b/>
          <w:lang w:val="en-US" w:eastAsia="ko-KR"/>
        </w:rPr>
        <w:t>,</w:t>
      </w:r>
      <w:r>
        <w:rPr>
          <w:rFonts w:hint="eastAsia"/>
          <w:b/>
          <w:lang w:val="en-US" w:eastAsia="ko-KR"/>
        </w:rPr>
        <w:t xml:space="preserve"> Ingress Time</w:t>
      </w:r>
      <w:r w:rsidR="00567BD9">
        <w:rPr>
          <w:rFonts w:hint="eastAsia"/>
          <w:b/>
          <w:lang w:val="en-US" w:eastAsia="ko-KR"/>
        </w:rPr>
        <w:t xml:space="preserve"> and the new </w:t>
      </w:r>
      <w:proofErr w:type="spellStart"/>
      <w:r w:rsidR="00567BD9">
        <w:rPr>
          <w:rFonts w:hint="eastAsia"/>
          <w:b/>
          <w:lang w:val="en-US" w:eastAsia="ko-KR"/>
        </w:rPr>
        <w:t>rateRatio</w:t>
      </w:r>
      <w:proofErr w:type="spellEnd"/>
      <w:r>
        <w:rPr>
          <w:rFonts w:hint="eastAsia"/>
          <w:b/>
          <w:lang w:val="en-US" w:eastAsia="ko-KR"/>
        </w:rPr>
        <w:t xml:space="preserve"> </w:t>
      </w:r>
      <w:r w:rsidR="008859FA">
        <w:rPr>
          <w:rFonts w:hint="eastAsia"/>
          <w:b/>
          <w:lang w:val="en-US" w:eastAsia="ko-KR"/>
        </w:rPr>
        <w:t xml:space="preserve">shall </w:t>
      </w:r>
      <w:r>
        <w:rPr>
          <w:rFonts w:hint="eastAsia"/>
          <w:b/>
          <w:lang w:val="en-US" w:eastAsia="ko-KR"/>
        </w:rPr>
        <w:t xml:space="preserve">be delivered from Ingress port to Egress port for new </w:t>
      </w:r>
      <w:proofErr w:type="spellStart"/>
      <w:r>
        <w:rPr>
          <w:rFonts w:hint="eastAsia"/>
          <w:b/>
          <w:lang w:val="en-US" w:eastAsia="ko-KR"/>
        </w:rPr>
        <w:t>correctionField</w:t>
      </w:r>
      <w:proofErr w:type="spellEnd"/>
      <w:r>
        <w:rPr>
          <w:rFonts w:hint="eastAsia"/>
          <w:b/>
          <w:lang w:val="en-US" w:eastAsia="ko-KR"/>
        </w:rPr>
        <w:t xml:space="preserve"> calculation.</w:t>
      </w:r>
    </w:p>
    <w:p w14:paraId="1B784542" w14:textId="77777777" w:rsidR="00957241" w:rsidRDefault="00957241" w:rsidP="00D023B2">
      <w:pPr>
        <w:rPr>
          <w:lang w:val="en-US" w:eastAsia="ko-KR"/>
        </w:rPr>
      </w:pPr>
    </w:p>
    <w:p w14:paraId="21246393" w14:textId="6274023C" w:rsidR="00567BD9" w:rsidRDefault="00704C49" w:rsidP="00D023B2">
      <w:pPr>
        <w:rPr>
          <w:lang w:eastAsia="ko-KR"/>
        </w:rPr>
      </w:pPr>
      <w:r>
        <w:rPr>
          <w:rFonts w:hint="eastAsia"/>
          <w:lang w:val="en-US" w:eastAsia="ko-KR"/>
        </w:rPr>
        <w:t xml:space="preserve">In </w:t>
      </w:r>
      <w:r w:rsidR="00957241">
        <w:rPr>
          <w:rFonts w:hint="eastAsia"/>
          <w:lang w:eastAsia="ko-KR"/>
        </w:rPr>
        <w:t xml:space="preserve">TS </w:t>
      </w:r>
      <w:r w:rsidR="00957241" w:rsidRPr="00957241">
        <w:rPr>
          <w:lang w:eastAsia="ko-KR"/>
        </w:rPr>
        <w:t xml:space="preserve">23.501 </w:t>
      </w:r>
      <w:r>
        <w:rPr>
          <w:rFonts w:hint="eastAsia"/>
          <w:lang w:eastAsia="ko-KR"/>
        </w:rPr>
        <w:t>Appendix H,</w:t>
      </w:r>
      <w:r w:rsidR="00957241" w:rsidRPr="00957241">
        <w:rPr>
          <w:lang w:eastAsia="ko-KR"/>
        </w:rPr>
        <w:t xml:space="preserve"> </w:t>
      </w:r>
      <w:r w:rsidR="00957241">
        <w:rPr>
          <w:rFonts w:hint="eastAsia"/>
          <w:lang w:eastAsia="ko-KR"/>
        </w:rPr>
        <w:t xml:space="preserve">it is already proposed that </w:t>
      </w:r>
      <w:r w:rsidR="00957241" w:rsidRPr="00957241">
        <w:rPr>
          <w:lang w:eastAsia="ko-KR"/>
        </w:rPr>
        <w:t xml:space="preserve">the ingress timestamp </w:t>
      </w:r>
      <w:r w:rsidR="00957241">
        <w:rPr>
          <w:rFonts w:hint="eastAsia"/>
          <w:lang w:eastAsia="ko-KR"/>
        </w:rPr>
        <w:t>should</w:t>
      </w:r>
      <w:r w:rsidR="00957241" w:rsidRPr="00957241">
        <w:rPr>
          <w:lang w:eastAsia="ko-KR"/>
        </w:rPr>
        <w:t xml:space="preserve"> be contained in the </w:t>
      </w:r>
      <w:proofErr w:type="spellStart"/>
      <w:r w:rsidR="00957241" w:rsidRPr="00957241">
        <w:rPr>
          <w:lang w:eastAsia="ko-KR"/>
        </w:rPr>
        <w:t>gPTP</w:t>
      </w:r>
      <w:proofErr w:type="spellEnd"/>
      <w:r w:rsidR="00957241" w:rsidRPr="00957241">
        <w:rPr>
          <w:lang w:eastAsia="ko-KR"/>
        </w:rPr>
        <w:t xml:space="preserve"> Suffix</w:t>
      </w:r>
      <w:r w:rsidR="00CA2B93">
        <w:rPr>
          <w:rFonts w:hint="eastAsia"/>
          <w:lang w:eastAsia="ko-KR"/>
        </w:rPr>
        <w:t>.</w:t>
      </w:r>
      <w:r w:rsidR="00567BD9">
        <w:rPr>
          <w:rFonts w:hint="eastAsia"/>
          <w:lang w:eastAsia="ko-KR"/>
        </w:rPr>
        <w:t xml:space="preserve"> </w:t>
      </w:r>
    </w:p>
    <w:p w14:paraId="5EA08FF1" w14:textId="77777777" w:rsidR="00567BD9" w:rsidRDefault="00567BD9" w:rsidP="00D023B2">
      <w:pPr>
        <w:rPr>
          <w:lang w:eastAsia="ko-KR"/>
        </w:rPr>
      </w:pPr>
    </w:p>
    <w:p w14:paraId="237B0BA0" w14:textId="7C1F2540" w:rsidR="002144DA" w:rsidRDefault="002144DA" w:rsidP="002144DA">
      <w:pPr>
        <w:rPr>
          <w:lang w:eastAsia="ko-KR"/>
        </w:rPr>
      </w:pPr>
      <w:r>
        <w:rPr>
          <w:rFonts w:hint="eastAsia"/>
          <w:lang w:eastAsia="ko-KR"/>
        </w:rPr>
        <w:t xml:space="preserve">TS </w:t>
      </w:r>
      <w:r w:rsidRPr="00957241">
        <w:rPr>
          <w:lang w:eastAsia="ko-KR"/>
        </w:rPr>
        <w:t>23.501 5.27</w:t>
      </w:r>
      <w:r w:rsidR="00952811">
        <w:rPr>
          <w:rFonts w:hint="eastAsia"/>
          <w:lang w:eastAsia="ko-KR"/>
        </w:rPr>
        <w:t>.1.2.2</w:t>
      </w:r>
      <w:r w:rsidRPr="00957241">
        <w:rPr>
          <w:lang w:eastAsia="ko-KR"/>
        </w:rPr>
        <w:t xml:space="preserve"> clause</w:t>
      </w:r>
      <w:r w:rsidR="00952811">
        <w:rPr>
          <w:rFonts w:hint="eastAsia"/>
          <w:lang w:eastAsia="ko-KR"/>
        </w:rPr>
        <w:t xml:space="preserve"> </w:t>
      </w:r>
      <w:r w:rsidR="00567BD9">
        <w:rPr>
          <w:rFonts w:hint="eastAsia"/>
          <w:lang w:eastAsia="ko-KR"/>
        </w:rPr>
        <w:t xml:space="preserve">also </w:t>
      </w:r>
      <w:r w:rsidR="00952811">
        <w:rPr>
          <w:rFonts w:hint="eastAsia"/>
          <w:lang w:eastAsia="ko-KR"/>
        </w:rPr>
        <w:t xml:space="preserve">has </w:t>
      </w:r>
      <w:r w:rsidR="004D2A5D">
        <w:rPr>
          <w:rFonts w:hint="eastAsia"/>
          <w:lang w:eastAsia="ko-KR"/>
        </w:rPr>
        <w:t xml:space="preserve">a </w:t>
      </w:r>
      <w:r w:rsidR="00952811">
        <w:rPr>
          <w:rFonts w:hint="eastAsia"/>
          <w:lang w:eastAsia="ko-KR"/>
        </w:rPr>
        <w:t xml:space="preserve">text </w:t>
      </w:r>
      <w:r>
        <w:rPr>
          <w:rFonts w:hint="eastAsia"/>
          <w:lang w:eastAsia="ko-KR"/>
        </w:rPr>
        <w:t xml:space="preserve">that the link delay may be applied to </w:t>
      </w:r>
      <w:r w:rsidRPr="00957241">
        <w:rPr>
          <w:lang w:eastAsia="ko-KR"/>
        </w:rPr>
        <w:t>the ingress timestamp</w:t>
      </w:r>
      <w:r>
        <w:rPr>
          <w:rFonts w:hint="eastAsia"/>
          <w:lang w:eastAsia="ko-KR"/>
        </w:rPr>
        <w:t xml:space="preserve">, when ingress timestamp is delivered from </w:t>
      </w:r>
      <w:r w:rsidR="001F44F8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ingress port to </w:t>
      </w:r>
      <w:r w:rsidR="001F44F8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egress port.</w:t>
      </w:r>
    </w:p>
    <w:p w14:paraId="783C978A" w14:textId="74590852" w:rsidR="00952811" w:rsidRDefault="00952811" w:rsidP="004D2A5D">
      <w:pPr>
        <w:ind w:firstLineChars="200" w:firstLine="400"/>
        <w:rPr>
          <w:lang w:eastAsia="ko-KR"/>
        </w:rPr>
      </w:pPr>
      <w:r w:rsidRPr="00952811">
        <w:rPr>
          <w:lang w:eastAsia="ko-KR"/>
        </w:rPr>
        <w:t>NOTE 1: The Link Delay from the previous TSN system (</w:t>
      </w:r>
      <w:proofErr w:type="spellStart"/>
      <w:r w:rsidRPr="00952811">
        <w:rPr>
          <w:lang w:eastAsia="ko-KR"/>
        </w:rPr>
        <w:t>gPTP</w:t>
      </w:r>
      <w:proofErr w:type="spellEnd"/>
      <w:r w:rsidRPr="00952811">
        <w:rPr>
          <w:lang w:eastAsia="ko-KR"/>
        </w:rPr>
        <w:t xml:space="preserve"> entity) can be reflected in the </w:t>
      </w:r>
      <w:proofErr w:type="spellStart"/>
      <w:r w:rsidRPr="00952811">
        <w:rPr>
          <w:lang w:eastAsia="ko-KR"/>
        </w:rPr>
        <w:t>TSi</w:t>
      </w:r>
      <w:proofErr w:type="spellEnd"/>
      <w:r w:rsidRPr="00952811">
        <w:rPr>
          <w:lang w:eastAsia="ko-KR"/>
        </w:rPr>
        <w:t>.</w:t>
      </w:r>
    </w:p>
    <w:p w14:paraId="60C735E5" w14:textId="7E90B4EB" w:rsidR="002144DA" w:rsidRDefault="002E3241" w:rsidP="002144D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4D2A5D">
        <w:rPr>
          <w:rFonts w:hint="eastAsia"/>
          <w:lang w:eastAsia="ko-KR"/>
        </w:rPr>
        <w:t>this</w:t>
      </w:r>
      <w:r>
        <w:rPr>
          <w:rFonts w:hint="eastAsia"/>
          <w:lang w:eastAsia="ko-KR"/>
        </w:rPr>
        <w:t xml:space="preserve"> case, t</w:t>
      </w:r>
      <w:r w:rsidRPr="002E3241">
        <w:rPr>
          <w:lang w:eastAsia="ko-KR"/>
        </w:rPr>
        <w:t xml:space="preserve">he difference between </w:t>
      </w:r>
      <w:proofErr w:type="spellStart"/>
      <w:r w:rsidRPr="002E3241">
        <w:rPr>
          <w:lang w:eastAsia="ko-KR"/>
        </w:rPr>
        <w:t>TSi</w:t>
      </w:r>
      <w:proofErr w:type="spellEnd"/>
      <w:r w:rsidRPr="002E3241">
        <w:rPr>
          <w:lang w:eastAsia="ko-KR"/>
        </w:rPr>
        <w:t xml:space="preserve"> and </w:t>
      </w:r>
      <w:proofErr w:type="spellStart"/>
      <w:r w:rsidRPr="002E3241">
        <w:rPr>
          <w:lang w:eastAsia="ko-KR"/>
        </w:rPr>
        <w:t>TSe</w:t>
      </w:r>
      <w:proofErr w:type="spellEnd"/>
      <w:r w:rsidRPr="002E3241">
        <w:rPr>
          <w:lang w:eastAsia="ko-KR"/>
        </w:rPr>
        <w:t xml:space="preserve"> is considered as the calculated residence time spent within the 5G system for this </w:t>
      </w:r>
      <w:proofErr w:type="spellStart"/>
      <w:r w:rsidRPr="002E3241">
        <w:rPr>
          <w:lang w:eastAsia="ko-KR"/>
        </w:rPr>
        <w:t>gPTP</w:t>
      </w:r>
      <w:proofErr w:type="spellEnd"/>
      <w:r w:rsidRPr="002E3241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and </w:t>
      </w:r>
      <w:r w:rsidR="00BB0381">
        <w:rPr>
          <w:rFonts w:hint="eastAsia"/>
          <w:lang w:eastAsia="ko-KR"/>
        </w:rPr>
        <w:t>t</w:t>
      </w:r>
      <w:r w:rsidRPr="00952811">
        <w:rPr>
          <w:lang w:eastAsia="ko-KR"/>
        </w:rPr>
        <w:t>he Link Delay from the previous TSN system (</w:t>
      </w:r>
      <w:proofErr w:type="spellStart"/>
      <w:r w:rsidRPr="00952811">
        <w:rPr>
          <w:lang w:eastAsia="ko-KR"/>
        </w:rPr>
        <w:t>gPTP</w:t>
      </w:r>
      <w:proofErr w:type="spellEnd"/>
      <w:r w:rsidRPr="00952811">
        <w:rPr>
          <w:lang w:eastAsia="ko-KR"/>
        </w:rPr>
        <w:t xml:space="preserve"> entity)</w:t>
      </w:r>
      <w:r w:rsidRPr="002E3241">
        <w:rPr>
          <w:lang w:eastAsia="ko-KR"/>
        </w:rPr>
        <w:t>.</w:t>
      </w:r>
    </w:p>
    <w:p w14:paraId="61ADDB8F" w14:textId="77777777" w:rsidR="0020276E" w:rsidRDefault="0020276E" w:rsidP="002144DA">
      <w:pPr>
        <w:rPr>
          <w:lang w:eastAsia="ko-KR"/>
        </w:rPr>
      </w:pPr>
    </w:p>
    <w:p w14:paraId="451A8D89" w14:textId="52169863" w:rsidR="00AA542A" w:rsidRDefault="002144DA" w:rsidP="00AA542A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 xml:space="preserve">Observation </w:t>
      </w:r>
      <w:r w:rsidR="00567BD9">
        <w:rPr>
          <w:rFonts w:hint="eastAsia"/>
          <w:b/>
          <w:lang w:val="en-US" w:eastAsia="ko-KR"/>
        </w:rPr>
        <w:t>4</w:t>
      </w:r>
      <w:r w:rsidR="00B70D9B">
        <w:rPr>
          <w:rFonts w:hint="eastAsia"/>
          <w:b/>
          <w:lang w:val="en-US" w:eastAsia="ko-KR"/>
        </w:rPr>
        <w:t>.</w:t>
      </w:r>
      <w:proofErr w:type="gramEnd"/>
      <w:r>
        <w:rPr>
          <w:rFonts w:hint="eastAsia"/>
          <w:b/>
          <w:lang w:val="en-US" w:eastAsia="ko-KR"/>
        </w:rPr>
        <w:t xml:space="preserve"> </w:t>
      </w:r>
      <w:r w:rsidR="00AA542A" w:rsidRPr="002144DA">
        <w:rPr>
          <w:rFonts w:hint="eastAsia"/>
          <w:b/>
          <w:lang w:val="en-US" w:eastAsia="ko-KR"/>
        </w:rPr>
        <w:t xml:space="preserve">TS </w:t>
      </w:r>
      <w:r w:rsidR="00AA542A" w:rsidRPr="002144DA">
        <w:rPr>
          <w:b/>
          <w:lang w:val="en-US" w:eastAsia="ko-KR"/>
        </w:rPr>
        <w:t xml:space="preserve">23.501 </w:t>
      </w:r>
      <w:r w:rsidR="00742CB0">
        <w:rPr>
          <w:b/>
          <w:lang w:val="en-US" w:eastAsia="ko-KR"/>
        </w:rPr>
        <w:t>5.27.1 clause</w:t>
      </w:r>
      <w:r w:rsidR="00AA542A" w:rsidRPr="002144DA">
        <w:rPr>
          <w:rFonts w:hint="eastAsia"/>
          <w:b/>
          <w:lang w:val="en-US" w:eastAsia="ko-KR"/>
        </w:rPr>
        <w:t xml:space="preserve"> already has a note that addresses </w:t>
      </w:r>
      <w:r>
        <w:rPr>
          <w:rFonts w:hint="eastAsia"/>
          <w:b/>
          <w:lang w:val="en-US" w:eastAsia="ko-KR"/>
        </w:rPr>
        <w:t>how to d</w:t>
      </w:r>
      <w:r w:rsidR="00714AAB">
        <w:rPr>
          <w:rFonts w:hint="eastAsia"/>
          <w:b/>
          <w:lang w:val="en-US" w:eastAsia="ko-KR"/>
        </w:rPr>
        <w:t>e</w:t>
      </w:r>
      <w:r>
        <w:rPr>
          <w:rFonts w:hint="eastAsia"/>
          <w:b/>
          <w:lang w:val="en-US" w:eastAsia="ko-KR"/>
        </w:rPr>
        <w:t>l</w:t>
      </w:r>
      <w:r w:rsidR="00714AAB">
        <w:rPr>
          <w:rFonts w:hint="eastAsia"/>
          <w:b/>
          <w:lang w:val="en-US" w:eastAsia="ko-KR"/>
        </w:rPr>
        <w:t>i</w:t>
      </w:r>
      <w:r>
        <w:rPr>
          <w:rFonts w:hint="eastAsia"/>
          <w:b/>
          <w:lang w:val="en-US" w:eastAsia="ko-KR"/>
        </w:rPr>
        <w:t xml:space="preserve">ver </w:t>
      </w:r>
      <w:r w:rsidR="00D90434" w:rsidRPr="00D90434">
        <w:rPr>
          <w:b/>
          <w:lang w:val="en-US" w:eastAsia="ko-KR"/>
        </w:rPr>
        <w:t>Link Delay</w:t>
      </w:r>
      <w:r w:rsidR="00D90434">
        <w:rPr>
          <w:rFonts w:hint="eastAsia"/>
          <w:b/>
          <w:lang w:val="en-US" w:eastAsia="ko-KR"/>
        </w:rPr>
        <w:t xml:space="preserve"> and</w:t>
      </w:r>
      <w:r w:rsidR="00D90434" w:rsidRPr="00D90434">
        <w:rPr>
          <w:b/>
          <w:lang w:val="en-US" w:eastAsia="ko-KR"/>
        </w:rPr>
        <w:t xml:space="preserve"> Ingress Time </w:t>
      </w:r>
      <w:r w:rsidR="00714AAB">
        <w:rPr>
          <w:rFonts w:hint="eastAsia"/>
          <w:b/>
          <w:lang w:val="en-US" w:eastAsia="ko-KR"/>
        </w:rPr>
        <w:t xml:space="preserve">information </w:t>
      </w:r>
      <w:r w:rsidR="00714AAB">
        <w:rPr>
          <w:b/>
          <w:lang w:val="en-US" w:eastAsia="ko-KR"/>
        </w:rPr>
        <w:t>inside 5G system</w:t>
      </w:r>
      <w:r w:rsidR="00AA542A" w:rsidRPr="002144DA">
        <w:rPr>
          <w:rFonts w:hint="eastAsia"/>
          <w:b/>
          <w:lang w:val="en-US" w:eastAsia="ko-KR"/>
        </w:rPr>
        <w:t>.</w:t>
      </w:r>
    </w:p>
    <w:p w14:paraId="3BD7E82B" w14:textId="77777777" w:rsidR="00AA542A" w:rsidRPr="00567BD9" w:rsidRDefault="00AA542A" w:rsidP="00D023B2">
      <w:pPr>
        <w:rPr>
          <w:lang w:val="en-US" w:eastAsia="ko-KR"/>
        </w:rPr>
      </w:pPr>
      <w:bookmarkStart w:id="3" w:name="_GoBack"/>
      <w:bookmarkEnd w:id="3"/>
    </w:p>
    <w:p w14:paraId="4147B74F" w14:textId="035296B8" w:rsidR="00567BD9" w:rsidRDefault="00A10136" w:rsidP="00567BD9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="0022788F">
        <w:rPr>
          <w:rFonts w:hint="eastAsia"/>
          <w:lang w:eastAsia="ko-KR"/>
        </w:rPr>
        <w:t xml:space="preserve">he new </w:t>
      </w:r>
      <w:proofErr w:type="spellStart"/>
      <w:r>
        <w:rPr>
          <w:rFonts w:hint="eastAsia"/>
          <w:lang w:eastAsia="ko-KR"/>
        </w:rPr>
        <w:t>rateRatio</w:t>
      </w:r>
      <w:proofErr w:type="spellEnd"/>
      <w:r>
        <w:rPr>
          <w:rFonts w:hint="eastAsia"/>
          <w:lang w:eastAsia="ko-KR"/>
        </w:rPr>
        <w:t xml:space="preserve"> may be delivered by</w:t>
      </w:r>
      <w:r w:rsidR="00D9043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an </w:t>
      </w:r>
      <w:r>
        <w:rPr>
          <w:lang w:eastAsia="ko-KR"/>
        </w:rPr>
        <w:t>additional</w:t>
      </w:r>
      <w:r>
        <w:rPr>
          <w:rFonts w:hint="eastAsia"/>
          <w:lang w:eastAsia="ko-KR"/>
        </w:rPr>
        <w:t xml:space="preserve"> field in </w:t>
      </w:r>
      <w:r w:rsidR="00D90434">
        <w:rPr>
          <w:rFonts w:hint="eastAsia"/>
          <w:lang w:eastAsia="ko-KR"/>
        </w:rPr>
        <w:t xml:space="preserve">the suffix. However, as </w:t>
      </w:r>
      <w:r w:rsidR="00567BD9">
        <w:rPr>
          <w:rFonts w:hint="eastAsia"/>
          <w:lang w:eastAsia="ko-KR"/>
        </w:rPr>
        <w:t xml:space="preserve">the </w:t>
      </w:r>
      <w:proofErr w:type="spellStart"/>
      <w:r w:rsidR="00D90434">
        <w:rPr>
          <w:rFonts w:hint="eastAsia"/>
          <w:lang w:eastAsia="ko-KR"/>
        </w:rPr>
        <w:t>Follow_Up</w:t>
      </w:r>
      <w:proofErr w:type="spellEnd"/>
      <w:r w:rsidR="00D90434">
        <w:rPr>
          <w:rFonts w:hint="eastAsia"/>
          <w:lang w:eastAsia="ko-KR"/>
        </w:rPr>
        <w:t xml:space="preserve"> </w:t>
      </w:r>
      <w:r w:rsidR="00567BD9">
        <w:rPr>
          <w:rFonts w:hint="eastAsia"/>
          <w:lang w:eastAsia="ko-KR"/>
        </w:rPr>
        <w:t>message</w:t>
      </w:r>
      <w:r w:rsidR="0022788F">
        <w:rPr>
          <w:rFonts w:hint="eastAsia"/>
          <w:lang w:eastAsia="ko-KR"/>
        </w:rPr>
        <w:t xml:space="preserve"> already includes the </w:t>
      </w:r>
      <w:proofErr w:type="spellStart"/>
      <w:r w:rsidR="0022788F">
        <w:rPr>
          <w:rFonts w:hint="eastAsia"/>
          <w:lang w:eastAsia="ko-KR"/>
        </w:rPr>
        <w:t>rateRatio</w:t>
      </w:r>
      <w:proofErr w:type="spellEnd"/>
      <w:r w:rsidR="0022788F">
        <w:rPr>
          <w:rFonts w:hint="eastAsia"/>
          <w:lang w:eastAsia="ko-KR"/>
        </w:rPr>
        <w:t xml:space="preserve"> field</w:t>
      </w:r>
      <w:r w:rsidR="00D90434">
        <w:rPr>
          <w:rFonts w:hint="eastAsia"/>
          <w:lang w:eastAsia="ko-KR"/>
        </w:rPr>
        <w:t xml:space="preserve">, we </w:t>
      </w:r>
      <w:r>
        <w:rPr>
          <w:rFonts w:hint="eastAsia"/>
          <w:lang w:eastAsia="ko-KR"/>
        </w:rPr>
        <w:t>may</w:t>
      </w:r>
      <w:r w:rsidR="00D90434">
        <w:rPr>
          <w:rFonts w:hint="eastAsia"/>
          <w:lang w:eastAsia="ko-KR"/>
        </w:rPr>
        <w:t xml:space="preserve"> reuse the field. In this case, the </w:t>
      </w:r>
      <w:proofErr w:type="spellStart"/>
      <w:r w:rsidR="00D90434">
        <w:rPr>
          <w:rFonts w:hint="eastAsia"/>
          <w:lang w:eastAsia="ko-KR"/>
        </w:rPr>
        <w:t>Follow_Up</w:t>
      </w:r>
      <w:proofErr w:type="spellEnd"/>
      <w:r w:rsidR="00D90434">
        <w:rPr>
          <w:rFonts w:hint="eastAsia"/>
          <w:lang w:eastAsia="ko-KR"/>
        </w:rPr>
        <w:t xml:space="preserve"> message </w:t>
      </w:r>
      <w:r w:rsidR="0022788F">
        <w:rPr>
          <w:rFonts w:hint="eastAsia"/>
          <w:lang w:eastAsia="ko-KR"/>
        </w:rPr>
        <w:t xml:space="preserve">inside the 5G system </w:t>
      </w:r>
      <w:r w:rsidR="00D90434">
        <w:rPr>
          <w:rFonts w:hint="eastAsia"/>
          <w:lang w:eastAsia="ko-KR"/>
        </w:rPr>
        <w:t>include</w:t>
      </w:r>
      <w:r w:rsidR="0022788F">
        <w:rPr>
          <w:rFonts w:hint="eastAsia"/>
          <w:lang w:eastAsia="ko-KR"/>
        </w:rPr>
        <w:t>s</w:t>
      </w:r>
      <w:r w:rsidR="00D90434">
        <w:rPr>
          <w:rFonts w:hint="eastAsia"/>
          <w:lang w:eastAsia="ko-KR"/>
        </w:rPr>
        <w:t xml:space="preserve"> the following.</w:t>
      </w:r>
    </w:p>
    <w:p w14:paraId="1DD5FDD5" w14:textId="6C913946" w:rsidR="00D90434" w:rsidRDefault="00D90434" w:rsidP="00D90434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proofErr w:type="spellStart"/>
      <w:r>
        <w:rPr>
          <w:rFonts w:hint="eastAsia"/>
          <w:lang w:eastAsia="ko-KR"/>
        </w:rPr>
        <w:t>preciseOriginTimestamp</w:t>
      </w:r>
      <w:proofErr w:type="spellEnd"/>
      <w:r>
        <w:rPr>
          <w:rFonts w:hint="eastAsia"/>
          <w:lang w:eastAsia="ko-KR"/>
        </w:rPr>
        <w:t xml:space="preserve"> (in the time base of TSN GM clock)</w:t>
      </w:r>
    </w:p>
    <w:p w14:paraId="07656263" w14:textId="46F39213" w:rsidR="00D90434" w:rsidRDefault="0022788F" w:rsidP="00D90434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old </w:t>
      </w:r>
      <w:proofErr w:type="spellStart"/>
      <w:r w:rsidR="00D90434">
        <w:rPr>
          <w:rFonts w:hint="eastAsia"/>
          <w:lang w:eastAsia="ko-KR"/>
        </w:rPr>
        <w:t>correctionField</w:t>
      </w:r>
      <w:proofErr w:type="spellEnd"/>
      <w:r w:rsidR="00D9043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 </w:t>
      </w:r>
      <w:r w:rsidR="00D90434">
        <w:rPr>
          <w:rFonts w:hint="eastAsia"/>
          <w:lang w:eastAsia="ko-KR"/>
        </w:rPr>
        <w:t>(in the time base of TSN GM clock)</w:t>
      </w:r>
    </w:p>
    <w:p w14:paraId="4E26B1B7" w14:textId="1FBFDC4D" w:rsidR="00D90434" w:rsidRDefault="0022788F" w:rsidP="00D90434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new </w:t>
      </w:r>
      <w:proofErr w:type="spellStart"/>
      <w:r>
        <w:rPr>
          <w:rFonts w:hint="eastAsia"/>
          <w:lang w:eastAsia="ko-KR"/>
        </w:rPr>
        <w:t>rateRatio</w:t>
      </w:r>
      <w:proofErr w:type="spellEnd"/>
    </w:p>
    <w:p w14:paraId="72823C0C" w14:textId="676B0FCE" w:rsidR="00D90434" w:rsidRDefault="00D90434" w:rsidP="00D90434">
      <w:pPr>
        <w:pStyle w:val="ab"/>
        <w:numPr>
          <w:ilvl w:val="0"/>
          <w:numId w:val="6"/>
        </w:numPr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Ingress Time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Link Delay (in the time base of Local clock </w:t>
      </w:r>
      <w:proofErr w:type="spellStart"/>
      <w:r>
        <w:rPr>
          <w:rFonts w:hint="eastAsia"/>
          <w:lang w:eastAsia="ko-KR"/>
        </w:rPr>
        <w:t>i</w:t>
      </w:r>
      <w:proofErr w:type="spellEnd"/>
      <w:r>
        <w:rPr>
          <w:rFonts w:hint="eastAsia"/>
          <w:lang w:eastAsia="ko-KR"/>
        </w:rPr>
        <w:t>)</w:t>
      </w:r>
    </w:p>
    <w:p w14:paraId="7750356D" w14:textId="77777777" w:rsidR="00567BD9" w:rsidRPr="00CA2B93" w:rsidRDefault="00567BD9" w:rsidP="00567BD9">
      <w:pPr>
        <w:rPr>
          <w:lang w:eastAsia="ko-KR"/>
        </w:rPr>
      </w:pPr>
    </w:p>
    <w:p w14:paraId="5B1E8DBB" w14:textId="3BD484CF" w:rsidR="00567BD9" w:rsidRDefault="00567BD9" w:rsidP="00567BD9">
      <w:pPr>
        <w:rPr>
          <w:b/>
          <w:lang w:val="en-US" w:eastAsia="ko-KR"/>
        </w:rPr>
      </w:pPr>
      <w:proofErr w:type="gramStart"/>
      <w:r w:rsidRPr="00BB6C82">
        <w:rPr>
          <w:rFonts w:hint="eastAsia"/>
          <w:b/>
          <w:lang w:val="en-US" w:eastAsia="ko-KR"/>
        </w:rPr>
        <w:t xml:space="preserve">Observation </w:t>
      </w:r>
      <w:r>
        <w:rPr>
          <w:rFonts w:hint="eastAsia"/>
          <w:b/>
          <w:lang w:val="en-US" w:eastAsia="ko-KR"/>
        </w:rPr>
        <w:t>5</w:t>
      </w:r>
      <w:r w:rsidRPr="00BB6C82">
        <w:rPr>
          <w:rFonts w:hint="eastAsia"/>
          <w:b/>
          <w:lang w:val="en-US" w:eastAsia="ko-KR"/>
        </w:rPr>
        <w:t>.</w:t>
      </w:r>
      <w:proofErr w:type="gramEnd"/>
      <w:r w:rsidRPr="00BB6C82">
        <w:rPr>
          <w:rFonts w:hint="eastAsia"/>
          <w:b/>
          <w:lang w:val="en-US" w:eastAsia="ko-KR"/>
        </w:rPr>
        <w:t xml:space="preserve"> </w:t>
      </w:r>
      <w:r w:rsidR="0099435E">
        <w:rPr>
          <w:rFonts w:hint="eastAsia"/>
          <w:b/>
          <w:lang w:val="en-US" w:eastAsia="ko-KR"/>
        </w:rPr>
        <w:t xml:space="preserve">The new </w:t>
      </w:r>
      <w:proofErr w:type="spellStart"/>
      <w:r w:rsidR="00D90434">
        <w:rPr>
          <w:rFonts w:hint="eastAsia"/>
          <w:b/>
          <w:lang w:val="en-US" w:eastAsia="ko-KR"/>
        </w:rPr>
        <w:t>rateRatio</w:t>
      </w:r>
      <w:proofErr w:type="spellEnd"/>
      <w:r w:rsidR="00D90434">
        <w:rPr>
          <w:rFonts w:hint="eastAsia"/>
          <w:b/>
          <w:lang w:val="en-US" w:eastAsia="ko-KR"/>
        </w:rPr>
        <w:t xml:space="preserve"> </w:t>
      </w:r>
      <w:r w:rsidR="00B332E9">
        <w:rPr>
          <w:rFonts w:hint="eastAsia"/>
          <w:b/>
          <w:lang w:val="en-US" w:eastAsia="ko-KR"/>
        </w:rPr>
        <w:t xml:space="preserve">may </w:t>
      </w:r>
      <w:r w:rsidR="00D90434">
        <w:rPr>
          <w:rFonts w:hint="eastAsia"/>
          <w:b/>
          <w:lang w:val="en-US" w:eastAsia="ko-KR"/>
        </w:rPr>
        <w:t>b</w:t>
      </w:r>
      <w:r w:rsidR="0092424C">
        <w:rPr>
          <w:rFonts w:hint="eastAsia"/>
          <w:b/>
          <w:lang w:val="en-US" w:eastAsia="ko-KR"/>
        </w:rPr>
        <w:t xml:space="preserve">e delivered </w:t>
      </w:r>
      <w:r w:rsidR="00285765">
        <w:rPr>
          <w:rFonts w:hint="eastAsia"/>
          <w:b/>
          <w:lang w:val="en-US" w:eastAsia="ko-KR"/>
        </w:rPr>
        <w:t xml:space="preserve">inside 5GS </w:t>
      </w:r>
      <w:r w:rsidR="0092424C">
        <w:rPr>
          <w:rFonts w:hint="eastAsia"/>
          <w:b/>
          <w:lang w:val="en-US" w:eastAsia="ko-KR"/>
        </w:rPr>
        <w:t xml:space="preserve">by updating the </w:t>
      </w:r>
      <w:proofErr w:type="spellStart"/>
      <w:r w:rsidR="0092424C">
        <w:rPr>
          <w:rFonts w:hint="eastAsia"/>
          <w:b/>
          <w:lang w:val="en-US" w:eastAsia="ko-KR"/>
        </w:rPr>
        <w:t>rate</w:t>
      </w:r>
      <w:r w:rsidR="00D90434">
        <w:rPr>
          <w:rFonts w:hint="eastAsia"/>
          <w:b/>
          <w:lang w:val="en-US" w:eastAsia="ko-KR"/>
        </w:rPr>
        <w:t>Ratio</w:t>
      </w:r>
      <w:proofErr w:type="spellEnd"/>
      <w:r w:rsidR="00D90434">
        <w:rPr>
          <w:rFonts w:hint="eastAsia"/>
          <w:b/>
          <w:lang w:val="en-US" w:eastAsia="ko-KR"/>
        </w:rPr>
        <w:t xml:space="preserve"> field in the </w:t>
      </w:r>
      <w:proofErr w:type="spellStart"/>
      <w:r w:rsidR="00D90434">
        <w:rPr>
          <w:rFonts w:hint="eastAsia"/>
          <w:b/>
          <w:lang w:val="en-US" w:eastAsia="ko-KR"/>
        </w:rPr>
        <w:t>Follow_Up</w:t>
      </w:r>
      <w:proofErr w:type="spellEnd"/>
      <w:r w:rsidR="00D90434">
        <w:rPr>
          <w:rFonts w:hint="eastAsia"/>
          <w:b/>
          <w:lang w:val="en-US" w:eastAsia="ko-KR"/>
        </w:rPr>
        <w:t xml:space="preserve"> message</w:t>
      </w:r>
      <w:r w:rsidR="00285765">
        <w:rPr>
          <w:rFonts w:hint="eastAsia"/>
          <w:b/>
          <w:lang w:val="en-US" w:eastAsia="ko-KR"/>
        </w:rPr>
        <w:t xml:space="preserve"> at the Ingress TT</w:t>
      </w:r>
      <w:r w:rsidR="00D90434">
        <w:rPr>
          <w:rFonts w:hint="eastAsia"/>
          <w:b/>
          <w:lang w:val="en-US" w:eastAsia="ko-KR"/>
        </w:rPr>
        <w:t>.</w:t>
      </w:r>
    </w:p>
    <w:p w14:paraId="107A5CD3" w14:textId="77777777" w:rsidR="00567BD9" w:rsidRDefault="00567BD9" w:rsidP="00D023B2">
      <w:pPr>
        <w:rPr>
          <w:lang w:eastAsia="ko-KR"/>
        </w:rPr>
      </w:pPr>
    </w:p>
    <w:p w14:paraId="509635DC" w14:textId="0F5D90F8" w:rsidR="00C660F8" w:rsidRDefault="00C660F8" w:rsidP="00D023B2">
      <w:pPr>
        <w:rPr>
          <w:lang w:eastAsia="ko-KR"/>
        </w:rPr>
      </w:pPr>
      <w:r>
        <w:rPr>
          <w:rFonts w:hint="eastAsia"/>
          <w:lang w:eastAsia="ko-KR"/>
        </w:rPr>
        <w:t xml:space="preserve">There are </w:t>
      </w:r>
      <w:r w:rsidR="00153AC2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 xml:space="preserve"> kinds of messages</w:t>
      </w:r>
      <w:r w:rsidR="00F62895">
        <w:rPr>
          <w:rFonts w:hint="eastAsia"/>
          <w:lang w:eastAsia="ko-KR"/>
        </w:rPr>
        <w:t>:</w:t>
      </w:r>
      <w:r>
        <w:rPr>
          <w:rFonts w:hint="eastAsia"/>
          <w:lang w:eastAsia="ko-KR"/>
        </w:rPr>
        <w:t xml:space="preserve"> (1) Peer Delay Measurement messages includ</w:t>
      </w:r>
      <w:r w:rsidR="00F62895">
        <w:rPr>
          <w:rFonts w:hint="eastAsia"/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proofErr w:type="spellStart"/>
      <w:r w:rsidRPr="00C660F8">
        <w:rPr>
          <w:lang w:eastAsia="ko-KR"/>
        </w:rPr>
        <w:t>Pdelay_Req</w:t>
      </w:r>
      <w:proofErr w:type="spellEnd"/>
      <w:r>
        <w:rPr>
          <w:rFonts w:hint="eastAsia"/>
          <w:lang w:eastAsia="ko-KR"/>
        </w:rPr>
        <w:t xml:space="preserve">, </w:t>
      </w:r>
      <w:proofErr w:type="spellStart"/>
      <w:r w:rsidRPr="00C660F8">
        <w:rPr>
          <w:lang w:eastAsia="ko-KR"/>
        </w:rPr>
        <w:t>Pdelay_Resp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 w:rsidRPr="00C660F8">
        <w:rPr>
          <w:lang w:eastAsia="ko-KR"/>
        </w:rPr>
        <w:lastRenderedPageBreak/>
        <w:t>Pdelay_Resp_Follow_Up</w:t>
      </w:r>
      <w:proofErr w:type="spellEnd"/>
      <w:r>
        <w:rPr>
          <w:rFonts w:hint="eastAsia"/>
          <w:lang w:eastAsia="ko-KR"/>
        </w:rPr>
        <w:t xml:space="preserve"> message</w:t>
      </w:r>
      <w:r w:rsidR="00250074">
        <w:rPr>
          <w:rFonts w:hint="eastAsia"/>
          <w:lang w:eastAsia="ko-KR"/>
        </w:rPr>
        <w:t>s</w:t>
      </w:r>
      <w:r w:rsidR="00F62895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(2) Synchronization messages includ</w:t>
      </w:r>
      <w:r w:rsidR="00F62895">
        <w:rPr>
          <w:rFonts w:hint="eastAsia"/>
          <w:lang w:eastAsia="ko-KR"/>
        </w:rPr>
        <w:t>ing</w:t>
      </w:r>
      <w:r>
        <w:rPr>
          <w:rFonts w:hint="eastAsia"/>
          <w:lang w:eastAsia="ko-KR"/>
        </w:rPr>
        <w:t xml:space="preserve"> Sync and </w:t>
      </w:r>
      <w:proofErr w:type="spellStart"/>
      <w:r>
        <w:rPr>
          <w:rFonts w:hint="eastAsia"/>
          <w:lang w:eastAsia="ko-KR"/>
        </w:rPr>
        <w:t>Follow_Up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messages</w:t>
      </w:r>
      <w:r w:rsidR="00250074">
        <w:rPr>
          <w:rFonts w:hint="eastAsia"/>
          <w:lang w:eastAsia="ko-KR"/>
        </w:rPr>
        <w:t>s</w:t>
      </w:r>
      <w:proofErr w:type="spellEnd"/>
      <w:r>
        <w:rPr>
          <w:rFonts w:hint="eastAsia"/>
          <w:lang w:eastAsia="ko-KR"/>
        </w:rPr>
        <w:t xml:space="preserve">, (3) </w:t>
      </w:r>
      <w:r w:rsidRPr="00C660F8">
        <w:rPr>
          <w:lang w:eastAsia="ko-KR"/>
        </w:rPr>
        <w:t xml:space="preserve">Announce </w:t>
      </w:r>
      <w:r w:rsidR="00F62895">
        <w:rPr>
          <w:rFonts w:hint="eastAsia"/>
          <w:lang w:eastAsia="ko-KR"/>
        </w:rPr>
        <w:t>messages</w:t>
      </w:r>
      <w:r w:rsidR="00153AC2">
        <w:rPr>
          <w:rFonts w:hint="eastAsia"/>
          <w:lang w:eastAsia="ko-KR"/>
        </w:rPr>
        <w:t xml:space="preserve">, </w:t>
      </w:r>
      <w:r w:rsidR="00F62895">
        <w:rPr>
          <w:rFonts w:hint="eastAsia"/>
          <w:lang w:eastAsia="ko-KR"/>
        </w:rPr>
        <w:t xml:space="preserve">(4) </w:t>
      </w:r>
      <w:r w:rsidRPr="00C660F8">
        <w:rPr>
          <w:lang w:eastAsia="ko-KR"/>
        </w:rPr>
        <w:t>Signalling messages</w:t>
      </w:r>
      <w:r w:rsidR="00153AC2">
        <w:rPr>
          <w:rFonts w:hint="eastAsia"/>
          <w:lang w:eastAsia="ko-KR"/>
        </w:rPr>
        <w:t xml:space="preserve"> and (5) Management messages.</w:t>
      </w:r>
    </w:p>
    <w:p w14:paraId="6AAF9B55" w14:textId="156FBA3C" w:rsidR="00213FF8" w:rsidRDefault="00C660F8" w:rsidP="00344F3D">
      <w:pPr>
        <w:rPr>
          <w:lang w:eastAsia="ko-KR"/>
        </w:rPr>
      </w:pPr>
      <w:proofErr w:type="spellStart"/>
      <w:r w:rsidRPr="00C660F8">
        <w:rPr>
          <w:lang w:eastAsia="ko-KR"/>
        </w:rPr>
        <w:t>Pdelay_Req</w:t>
      </w:r>
      <w:proofErr w:type="spellEnd"/>
      <w:r>
        <w:rPr>
          <w:rFonts w:hint="eastAsia"/>
          <w:lang w:eastAsia="ko-KR"/>
        </w:rPr>
        <w:t xml:space="preserve">, </w:t>
      </w:r>
      <w:proofErr w:type="spellStart"/>
      <w:r w:rsidRPr="00C660F8">
        <w:rPr>
          <w:lang w:eastAsia="ko-KR"/>
        </w:rPr>
        <w:t>Pdelay_Resp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 w:rsidRPr="00C660F8">
        <w:rPr>
          <w:lang w:eastAsia="ko-KR"/>
        </w:rPr>
        <w:t>Pdelay_Resp_Follow_Up</w:t>
      </w:r>
      <w:proofErr w:type="spellEnd"/>
      <w:r>
        <w:rPr>
          <w:rFonts w:hint="eastAsia"/>
          <w:lang w:eastAsia="ko-KR"/>
        </w:rPr>
        <w:t xml:space="preserve"> </w:t>
      </w:r>
      <w:r w:rsidR="00213FF8">
        <w:rPr>
          <w:rFonts w:hint="eastAsia"/>
          <w:lang w:eastAsia="ko-KR"/>
        </w:rPr>
        <w:t xml:space="preserve">messages </w:t>
      </w:r>
      <w:r>
        <w:rPr>
          <w:rFonts w:hint="eastAsia"/>
          <w:lang w:eastAsia="ko-KR"/>
        </w:rPr>
        <w:t xml:space="preserve">are </w:t>
      </w:r>
      <w:r w:rsidR="00213FF8">
        <w:rPr>
          <w:rFonts w:hint="eastAsia"/>
          <w:lang w:eastAsia="ko-KR"/>
        </w:rPr>
        <w:t xml:space="preserve">delivered between peer ports, so they are not </w:t>
      </w:r>
      <w:r w:rsidR="00213FF8">
        <w:rPr>
          <w:lang w:eastAsia="ko-KR"/>
        </w:rPr>
        <w:t>forwarded</w:t>
      </w:r>
      <w:r w:rsidR="00213FF8">
        <w:rPr>
          <w:rFonts w:hint="eastAsia"/>
          <w:lang w:eastAsia="ko-KR"/>
        </w:rPr>
        <w:t xml:space="preserve"> inside 5GS.</w:t>
      </w:r>
    </w:p>
    <w:p w14:paraId="760E20AD" w14:textId="7559B1A6" w:rsidR="00B70D9B" w:rsidRPr="00522652" w:rsidRDefault="00EF7B0A" w:rsidP="00B70D9B">
      <w:pPr>
        <w:rPr>
          <w:lang w:eastAsia="ko-KR"/>
        </w:rPr>
      </w:pPr>
      <w:r w:rsidRPr="00522652">
        <w:rPr>
          <w:rFonts w:hint="eastAsia"/>
          <w:lang w:eastAsia="ko-KR"/>
        </w:rPr>
        <w:t xml:space="preserve">Sync messages need to be forwarded </w:t>
      </w:r>
      <w:r w:rsidR="003735CB">
        <w:rPr>
          <w:rFonts w:hint="eastAsia"/>
          <w:lang w:eastAsia="ko-KR"/>
        </w:rPr>
        <w:t>inside</w:t>
      </w:r>
      <w:r w:rsidRPr="00522652">
        <w:rPr>
          <w:rFonts w:hint="eastAsia"/>
          <w:lang w:eastAsia="ko-KR"/>
        </w:rPr>
        <w:t xml:space="preserve"> 5G System.</w:t>
      </w:r>
      <w:r w:rsidR="00F62895" w:rsidRPr="00522652">
        <w:rPr>
          <w:rFonts w:hint="eastAsia"/>
          <w:lang w:eastAsia="ko-KR"/>
        </w:rPr>
        <w:t xml:space="preserve"> </w:t>
      </w:r>
      <w:r w:rsidR="009B54E5" w:rsidRPr="00522652">
        <w:rPr>
          <w:rFonts w:hint="eastAsia"/>
          <w:lang w:eastAsia="ko-KR"/>
        </w:rPr>
        <w:t>T</w:t>
      </w:r>
      <w:r w:rsidR="00B70D9B" w:rsidRPr="00522652">
        <w:rPr>
          <w:lang w:eastAsia="ko-KR"/>
        </w:rPr>
        <w:t>he residence time of a time-aware system, measured relative to the TAI frequency, shall</w:t>
      </w:r>
      <w:r w:rsidR="00344F3D" w:rsidRPr="00522652">
        <w:rPr>
          <w:rFonts w:hint="eastAsia"/>
          <w:lang w:eastAsia="ko-KR"/>
        </w:rPr>
        <w:t xml:space="preserve"> </w:t>
      </w:r>
      <w:r w:rsidR="00B70D9B" w:rsidRPr="00522652">
        <w:rPr>
          <w:lang w:eastAsia="ko-KR"/>
        </w:rPr>
        <w:t xml:space="preserve">be less than or equal to 10 </w:t>
      </w:r>
      <w:proofErr w:type="spellStart"/>
      <w:r w:rsidR="00B70D9B" w:rsidRPr="00522652">
        <w:rPr>
          <w:lang w:eastAsia="ko-KR"/>
        </w:rPr>
        <w:t>ms</w:t>
      </w:r>
      <w:r w:rsidR="00344F3D" w:rsidRPr="00522652">
        <w:rPr>
          <w:rFonts w:hint="eastAsia"/>
          <w:lang w:eastAsia="ko-KR"/>
        </w:rPr>
        <w:t>.</w:t>
      </w:r>
      <w:proofErr w:type="spellEnd"/>
      <w:r w:rsidR="00344F3D" w:rsidRPr="00522652">
        <w:rPr>
          <w:rFonts w:hint="eastAsia"/>
          <w:lang w:eastAsia="ko-KR"/>
        </w:rPr>
        <w:t xml:space="preserve"> </w:t>
      </w:r>
      <w:r w:rsidR="00344F3D" w:rsidRPr="00522652">
        <w:rPr>
          <w:lang w:eastAsia="ko-KR"/>
        </w:rPr>
        <w:t>TAI</w:t>
      </w:r>
      <w:r w:rsidR="00344F3D" w:rsidRPr="00522652">
        <w:rPr>
          <w:rFonts w:hint="eastAsia"/>
          <w:lang w:eastAsia="ko-KR"/>
        </w:rPr>
        <w:t xml:space="preserve"> is</w:t>
      </w:r>
      <w:r w:rsidR="00344F3D" w:rsidRPr="00522652">
        <w:rPr>
          <w:lang w:eastAsia="ko-KR"/>
        </w:rPr>
        <w:t xml:space="preserve"> International Atomic Time (from the French term Temps </w:t>
      </w:r>
      <w:proofErr w:type="spellStart"/>
      <w:r w:rsidR="00344F3D" w:rsidRPr="00522652">
        <w:rPr>
          <w:lang w:eastAsia="ko-KR"/>
        </w:rPr>
        <w:t>Atomique</w:t>
      </w:r>
      <w:proofErr w:type="spellEnd"/>
      <w:r w:rsidR="00344F3D" w:rsidRPr="00522652">
        <w:rPr>
          <w:lang w:eastAsia="ko-KR"/>
        </w:rPr>
        <w:t xml:space="preserve"> International)</w:t>
      </w:r>
      <w:r w:rsidR="00344F3D" w:rsidRPr="00522652">
        <w:rPr>
          <w:rFonts w:hint="eastAsia"/>
          <w:lang w:eastAsia="ko-KR"/>
        </w:rPr>
        <w:t xml:space="preserve"> [2]</w:t>
      </w:r>
      <w:r w:rsidR="00E6341C">
        <w:rPr>
          <w:rFonts w:hint="eastAsia"/>
          <w:lang w:eastAsia="ko-KR"/>
        </w:rPr>
        <w:t>.</w:t>
      </w:r>
      <w:r w:rsidR="003735CB">
        <w:rPr>
          <w:rFonts w:hint="eastAsia"/>
          <w:lang w:eastAsia="ko-KR"/>
        </w:rPr>
        <w:t xml:space="preserve"> Hence, </w:t>
      </w:r>
      <w:r w:rsidR="003735CB" w:rsidRPr="00522652">
        <w:rPr>
          <w:rFonts w:hint="eastAsia"/>
          <w:lang w:eastAsia="ko-KR"/>
        </w:rPr>
        <w:t>Sync messages need to be forwarded</w:t>
      </w:r>
      <w:r w:rsidR="003735CB">
        <w:rPr>
          <w:rFonts w:hint="eastAsia"/>
          <w:lang w:eastAsia="ko-KR"/>
        </w:rPr>
        <w:t xml:space="preserve"> </w:t>
      </w:r>
      <w:r w:rsidR="003735CB" w:rsidRPr="003735CB">
        <w:rPr>
          <w:lang w:eastAsia="ko-KR"/>
        </w:rPr>
        <w:t>on a delay-critical GBR QoS Flow.</w:t>
      </w:r>
    </w:p>
    <w:p w14:paraId="3E180C57" w14:textId="48D6DC4E" w:rsidR="00AC28FE" w:rsidRPr="00544628" w:rsidRDefault="00361DCC" w:rsidP="00AC28FE">
      <w:pPr>
        <w:rPr>
          <w:rFonts w:eastAsiaTheme="minorEastAsia"/>
          <w:lang w:eastAsia="ko-KR"/>
        </w:rPr>
      </w:pPr>
      <w:proofErr w:type="spellStart"/>
      <w:r w:rsidRPr="00522652">
        <w:rPr>
          <w:rFonts w:hint="eastAsia"/>
          <w:lang w:eastAsia="ko-KR"/>
        </w:rPr>
        <w:t>Follow_Up</w:t>
      </w:r>
      <w:proofErr w:type="spellEnd"/>
      <w:r w:rsidRPr="00522652">
        <w:rPr>
          <w:rFonts w:hint="eastAsia"/>
          <w:lang w:eastAsia="ko-KR"/>
        </w:rPr>
        <w:t xml:space="preserve"> messages do not have the residence time requirements because r</w:t>
      </w:r>
      <w:r w:rsidR="00AC28FE" w:rsidRPr="00522652">
        <w:rPr>
          <w:rFonts w:hint="eastAsia"/>
          <w:lang w:eastAsia="ko-KR"/>
        </w:rPr>
        <w:t xml:space="preserve">esidence time is calculated </w:t>
      </w:r>
      <w:r w:rsidRPr="00522652">
        <w:rPr>
          <w:rFonts w:hint="eastAsia"/>
          <w:lang w:eastAsia="ko-KR"/>
        </w:rPr>
        <w:t xml:space="preserve">only </w:t>
      </w:r>
      <w:r w:rsidR="00AC28FE" w:rsidRPr="00522652">
        <w:rPr>
          <w:rFonts w:hint="eastAsia"/>
          <w:lang w:eastAsia="ko-KR"/>
        </w:rPr>
        <w:t xml:space="preserve">for the Sync messages. However, </w:t>
      </w:r>
      <w:r w:rsidR="000B7133" w:rsidRPr="00522652">
        <w:rPr>
          <w:rFonts w:hint="eastAsia"/>
          <w:lang w:eastAsia="ko-KR"/>
        </w:rPr>
        <w:t xml:space="preserve">the delay between </w:t>
      </w:r>
      <w:r w:rsidR="00AC28FE" w:rsidRPr="00522652">
        <w:rPr>
          <w:rFonts w:hint="eastAsia"/>
          <w:lang w:eastAsia="ko-KR"/>
        </w:rPr>
        <w:t xml:space="preserve">a Sync message and </w:t>
      </w:r>
      <w:r w:rsidR="000B7133" w:rsidRPr="00522652">
        <w:rPr>
          <w:rFonts w:hint="eastAsia"/>
          <w:lang w:eastAsia="ko-KR"/>
        </w:rPr>
        <w:t xml:space="preserve">the associated </w:t>
      </w:r>
      <w:proofErr w:type="spellStart"/>
      <w:r w:rsidR="000B7133" w:rsidRPr="00522652">
        <w:rPr>
          <w:rFonts w:hint="eastAsia"/>
          <w:lang w:eastAsia="ko-KR"/>
        </w:rPr>
        <w:t>Follw_Up</w:t>
      </w:r>
      <w:proofErr w:type="spellEnd"/>
      <w:r w:rsidR="000B7133" w:rsidRPr="00522652">
        <w:rPr>
          <w:rFonts w:hint="eastAsia"/>
          <w:lang w:eastAsia="ko-KR"/>
        </w:rPr>
        <w:t xml:space="preserve"> message at the receiver </w:t>
      </w:r>
      <w:r w:rsidRPr="00522652">
        <w:rPr>
          <w:rFonts w:hint="eastAsia"/>
          <w:lang w:eastAsia="ko-KR"/>
        </w:rPr>
        <w:t>should be</w:t>
      </w:r>
      <w:r w:rsidR="000B7133" w:rsidRPr="00522652">
        <w:rPr>
          <w:rFonts w:hint="eastAsia"/>
          <w:lang w:eastAsia="ko-KR"/>
        </w:rPr>
        <w:t xml:space="preserve"> similar to that at the sender. </w:t>
      </w:r>
      <w:r w:rsidR="00147F0A" w:rsidRPr="00522652">
        <w:rPr>
          <w:rFonts w:hint="eastAsia"/>
          <w:lang w:eastAsia="ko-KR"/>
        </w:rPr>
        <w:t>I</w:t>
      </w:r>
      <w:r w:rsidR="00AC28FE" w:rsidRPr="00522652">
        <w:rPr>
          <w:rFonts w:eastAsiaTheme="minorEastAsia" w:hint="eastAsia"/>
          <w:lang w:eastAsia="ko-KR"/>
        </w:rPr>
        <w:t xml:space="preserve">t would be better to apply the same QoS to the </w:t>
      </w:r>
      <w:proofErr w:type="spellStart"/>
      <w:r w:rsidR="00AC28FE" w:rsidRPr="00522652">
        <w:rPr>
          <w:rFonts w:hint="eastAsia"/>
          <w:lang w:eastAsia="ko-KR"/>
        </w:rPr>
        <w:t>Follow_Up</w:t>
      </w:r>
      <w:proofErr w:type="spellEnd"/>
      <w:r w:rsidR="00AC28FE" w:rsidRPr="00522652">
        <w:rPr>
          <w:rFonts w:hint="eastAsia"/>
          <w:lang w:eastAsia="ko-KR"/>
        </w:rPr>
        <w:t xml:space="preserve"> messages</w:t>
      </w:r>
      <w:r w:rsidR="000B7133" w:rsidRPr="00522652">
        <w:rPr>
          <w:rFonts w:hint="eastAsia"/>
          <w:lang w:eastAsia="ko-KR"/>
        </w:rPr>
        <w:t xml:space="preserve"> as </w:t>
      </w:r>
      <w:r w:rsidR="00A66BAA">
        <w:rPr>
          <w:rFonts w:hint="eastAsia"/>
          <w:lang w:eastAsia="ko-KR"/>
        </w:rPr>
        <w:t xml:space="preserve">to </w:t>
      </w:r>
      <w:r w:rsidR="000B7133" w:rsidRPr="00522652">
        <w:rPr>
          <w:rFonts w:hint="eastAsia"/>
          <w:lang w:eastAsia="ko-KR"/>
        </w:rPr>
        <w:t>the Sync messages</w:t>
      </w:r>
      <w:r w:rsidR="00AC28FE" w:rsidRPr="00522652">
        <w:rPr>
          <w:rFonts w:eastAsiaTheme="minorEastAsia" w:hint="eastAsia"/>
          <w:lang w:eastAsia="ko-KR"/>
        </w:rPr>
        <w:t xml:space="preserve"> to prevent any errors in the synchronization process.</w:t>
      </w:r>
    </w:p>
    <w:p w14:paraId="002166C7" w14:textId="58C05B92" w:rsidR="00213FF8" w:rsidRDefault="00213FF8" w:rsidP="00213FF8">
      <w:pPr>
        <w:rPr>
          <w:lang w:eastAsia="ko-KR"/>
        </w:rPr>
      </w:pPr>
      <w:r>
        <w:rPr>
          <w:rFonts w:hint="eastAsia"/>
          <w:lang w:eastAsia="ko-KR"/>
        </w:rPr>
        <w:t xml:space="preserve">There are no </w:t>
      </w:r>
      <w:r w:rsidR="00AE5274">
        <w:rPr>
          <w:rFonts w:hint="eastAsia"/>
          <w:lang w:eastAsia="ko-KR"/>
        </w:rPr>
        <w:t xml:space="preserve">distinct QoS </w:t>
      </w:r>
      <w:r>
        <w:rPr>
          <w:rFonts w:hint="eastAsia"/>
          <w:lang w:eastAsia="ko-KR"/>
        </w:rPr>
        <w:t>requirements in delivering Announce</w:t>
      </w:r>
      <w:r w:rsidR="001D7C47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Signa</w:t>
      </w:r>
      <w:r w:rsidR="00EF7B0A">
        <w:rPr>
          <w:rFonts w:hint="eastAsia"/>
          <w:lang w:eastAsia="ko-KR"/>
        </w:rPr>
        <w:t>l</w:t>
      </w:r>
      <w:r>
        <w:rPr>
          <w:rFonts w:hint="eastAsia"/>
          <w:lang w:eastAsia="ko-KR"/>
        </w:rPr>
        <w:t>ling</w:t>
      </w:r>
      <w:r w:rsidR="001D7C47">
        <w:rPr>
          <w:rFonts w:hint="eastAsia"/>
          <w:lang w:eastAsia="ko-KR"/>
        </w:rPr>
        <w:t xml:space="preserve"> or Management</w:t>
      </w:r>
      <w:r>
        <w:rPr>
          <w:rFonts w:hint="eastAsia"/>
          <w:lang w:eastAsia="ko-KR"/>
        </w:rPr>
        <w:t xml:space="preserve"> messages.</w:t>
      </w:r>
    </w:p>
    <w:p w14:paraId="07BD17D4" w14:textId="77777777" w:rsidR="00213FF8" w:rsidRPr="00213FF8" w:rsidRDefault="00213FF8" w:rsidP="00B70D9B">
      <w:pPr>
        <w:rPr>
          <w:lang w:eastAsia="ko-KR"/>
        </w:rPr>
      </w:pPr>
    </w:p>
    <w:p w14:paraId="30393F0C" w14:textId="3900F41E" w:rsidR="00344F3D" w:rsidRDefault="00712074" w:rsidP="00344F3D">
      <w:pPr>
        <w:rPr>
          <w:b/>
          <w:lang w:val="en-US" w:eastAsia="ko-KR"/>
        </w:rPr>
      </w:pPr>
      <w:proofErr w:type="gramStart"/>
      <w:r w:rsidRPr="00BB6C82">
        <w:rPr>
          <w:rFonts w:hint="eastAsia"/>
          <w:b/>
          <w:lang w:val="en-US" w:eastAsia="ko-KR"/>
        </w:rPr>
        <w:t xml:space="preserve">Observation </w:t>
      </w:r>
      <w:r w:rsidR="00344F3D">
        <w:rPr>
          <w:rFonts w:hint="eastAsia"/>
          <w:b/>
          <w:lang w:val="en-US" w:eastAsia="ko-KR"/>
        </w:rPr>
        <w:t>6</w:t>
      </w:r>
      <w:r w:rsidRPr="00BB6C82">
        <w:rPr>
          <w:rFonts w:hint="eastAsia"/>
          <w:b/>
          <w:lang w:val="en-US" w:eastAsia="ko-KR"/>
        </w:rPr>
        <w:t>.</w:t>
      </w:r>
      <w:proofErr w:type="gramEnd"/>
      <w:r w:rsidRPr="00BB6C82">
        <w:rPr>
          <w:rFonts w:hint="eastAsia"/>
          <w:b/>
          <w:lang w:val="en-US" w:eastAsia="ko-KR"/>
        </w:rPr>
        <w:t xml:space="preserve"> </w:t>
      </w:r>
      <w:r w:rsidR="005A11CC">
        <w:rPr>
          <w:rFonts w:hint="eastAsia"/>
          <w:b/>
          <w:lang w:val="en-US" w:eastAsia="ko-KR"/>
        </w:rPr>
        <w:t xml:space="preserve">Sync </w:t>
      </w:r>
      <w:r w:rsidR="00213FF8">
        <w:rPr>
          <w:rFonts w:hint="eastAsia"/>
          <w:b/>
          <w:lang w:val="en-US" w:eastAsia="ko-KR"/>
        </w:rPr>
        <w:t xml:space="preserve">and </w:t>
      </w:r>
      <w:proofErr w:type="spellStart"/>
      <w:r w:rsidR="00213FF8">
        <w:rPr>
          <w:rFonts w:hint="eastAsia"/>
          <w:b/>
          <w:lang w:val="en-US" w:eastAsia="ko-KR"/>
        </w:rPr>
        <w:t>Follow_Up</w:t>
      </w:r>
      <w:proofErr w:type="spellEnd"/>
      <w:r w:rsidR="00213FF8" w:rsidRPr="00344F3D">
        <w:rPr>
          <w:b/>
          <w:lang w:val="en-US" w:eastAsia="ko-KR"/>
        </w:rPr>
        <w:t xml:space="preserve"> </w:t>
      </w:r>
      <w:proofErr w:type="spellStart"/>
      <w:r w:rsidR="00344F3D" w:rsidRPr="00344F3D">
        <w:rPr>
          <w:b/>
          <w:lang w:val="en-US" w:eastAsia="ko-KR"/>
        </w:rPr>
        <w:t>gPTP</w:t>
      </w:r>
      <w:proofErr w:type="spellEnd"/>
      <w:r w:rsidR="00344F3D" w:rsidRPr="00344F3D">
        <w:rPr>
          <w:b/>
          <w:lang w:val="en-US" w:eastAsia="ko-KR"/>
        </w:rPr>
        <w:t xml:space="preserve"> messages </w:t>
      </w:r>
      <w:r w:rsidR="005A11CC">
        <w:rPr>
          <w:rFonts w:hint="eastAsia"/>
          <w:b/>
          <w:lang w:val="en-US" w:eastAsia="ko-KR"/>
        </w:rPr>
        <w:t xml:space="preserve">need to be </w:t>
      </w:r>
      <w:r w:rsidR="00344F3D" w:rsidRPr="00344F3D">
        <w:rPr>
          <w:b/>
          <w:lang w:val="en-US" w:eastAsia="ko-KR"/>
        </w:rPr>
        <w:t xml:space="preserve">forwarded on a </w:t>
      </w:r>
      <w:r w:rsidR="00344F3D">
        <w:rPr>
          <w:rFonts w:hint="eastAsia"/>
          <w:b/>
          <w:lang w:val="en-US" w:eastAsia="ko-KR"/>
        </w:rPr>
        <w:t>delay-critical</w:t>
      </w:r>
      <w:r w:rsidR="00344F3D" w:rsidRPr="00344F3D">
        <w:rPr>
          <w:b/>
          <w:lang w:val="en-US" w:eastAsia="ko-KR"/>
        </w:rPr>
        <w:t xml:space="preserve"> </w:t>
      </w:r>
      <w:r w:rsidR="00344F3D">
        <w:rPr>
          <w:rFonts w:hint="eastAsia"/>
          <w:b/>
          <w:lang w:val="en-US" w:eastAsia="ko-KR"/>
        </w:rPr>
        <w:t xml:space="preserve">GBR </w:t>
      </w:r>
      <w:r w:rsidR="00344F3D" w:rsidRPr="00344F3D">
        <w:rPr>
          <w:b/>
          <w:lang w:val="en-US" w:eastAsia="ko-KR"/>
        </w:rPr>
        <w:t>QoS Flow</w:t>
      </w:r>
      <w:r w:rsidR="00344F3D">
        <w:rPr>
          <w:rFonts w:hint="eastAsia"/>
          <w:b/>
          <w:lang w:val="en-US" w:eastAsia="ko-KR"/>
        </w:rPr>
        <w:t>.</w:t>
      </w:r>
    </w:p>
    <w:p w14:paraId="71A0D9C0" w14:textId="1B702090" w:rsidR="009E658A" w:rsidRDefault="009E658A" w:rsidP="009E658A">
      <w:pPr>
        <w:rPr>
          <w:b/>
          <w:lang w:val="en-US" w:eastAsia="ko-KR"/>
        </w:rPr>
      </w:pPr>
      <w:proofErr w:type="gramStart"/>
      <w:r w:rsidRPr="00BB6C82">
        <w:rPr>
          <w:rFonts w:hint="eastAsia"/>
          <w:b/>
          <w:lang w:val="en-US" w:eastAsia="ko-KR"/>
        </w:rPr>
        <w:t xml:space="preserve">Observation </w:t>
      </w:r>
      <w:r>
        <w:rPr>
          <w:rFonts w:hint="eastAsia"/>
          <w:b/>
          <w:lang w:val="en-US" w:eastAsia="ko-KR"/>
        </w:rPr>
        <w:t>7</w:t>
      </w:r>
      <w:r w:rsidRPr="00BB6C82">
        <w:rPr>
          <w:rFonts w:hint="eastAsia"/>
          <w:b/>
          <w:lang w:val="en-US" w:eastAsia="ko-KR"/>
        </w:rPr>
        <w:t>.</w:t>
      </w:r>
      <w:proofErr w:type="gramEnd"/>
      <w:r w:rsidRPr="00BB6C82">
        <w:rPr>
          <w:rFonts w:hint="eastAsia"/>
          <w:b/>
          <w:lang w:val="en-US" w:eastAsia="ko-KR"/>
        </w:rPr>
        <w:t xml:space="preserve"> </w:t>
      </w:r>
      <w:r w:rsidR="00EF7B0A">
        <w:rPr>
          <w:rFonts w:hint="eastAsia"/>
          <w:b/>
          <w:lang w:val="en-US" w:eastAsia="ko-KR"/>
        </w:rPr>
        <w:t xml:space="preserve">The other types of </w:t>
      </w:r>
      <w:r w:rsidRPr="00344F3D">
        <w:rPr>
          <w:b/>
          <w:lang w:val="en-US" w:eastAsia="ko-KR"/>
        </w:rPr>
        <w:t xml:space="preserve">messages </w:t>
      </w:r>
      <w:r>
        <w:rPr>
          <w:rFonts w:hint="eastAsia"/>
          <w:b/>
          <w:lang w:val="en-US" w:eastAsia="ko-KR"/>
        </w:rPr>
        <w:t xml:space="preserve">need not be </w:t>
      </w:r>
      <w:r w:rsidRPr="00344F3D">
        <w:rPr>
          <w:b/>
          <w:lang w:val="en-US" w:eastAsia="ko-KR"/>
        </w:rPr>
        <w:t xml:space="preserve">forwarded on a </w:t>
      </w:r>
      <w:r>
        <w:rPr>
          <w:rFonts w:hint="eastAsia"/>
          <w:b/>
          <w:lang w:val="en-US" w:eastAsia="ko-KR"/>
        </w:rPr>
        <w:t>delay-critical</w:t>
      </w:r>
      <w:r w:rsidRPr="00344F3D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GBR </w:t>
      </w:r>
      <w:r w:rsidRPr="00344F3D">
        <w:rPr>
          <w:b/>
          <w:lang w:val="en-US" w:eastAsia="ko-KR"/>
        </w:rPr>
        <w:t>QoS Flow</w:t>
      </w:r>
      <w:r>
        <w:rPr>
          <w:rFonts w:hint="eastAsia"/>
          <w:b/>
          <w:lang w:val="en-US" w:eastAsia="ko-KR"/>
        </w:rPr>
        <w:t>.</w:t>
      </w:r>
    </w:p>
    <w:p w14:paraId="396A9B9A" w14:textId="77777777" w:rsidR="00712074" w:rsidRPr="00213FF8" w:rsidRDefault="00712074" w:rsidP="00D023B2">
      <w:pPr>
        <w:rPr>
          <w:lang w:val="en-US" w:eastAsia="ko-KR"/>
        </w:rPr>
      </w:pPr>
    </w:p>
    <w:p w14:paraId="6732B880" w14:textId="33D6D287" w:rsidR="001E4BB6" w:rsidRDefault="001E4BB6" w:rsidP="001E4BB6">
      <w:pPr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behaviour</w:t>
      </w:r>
      <w:r>
        <w:rPr>
          <w:rFonts w:hint="eastAsia"/>
          <w:lang w:eastAsia="ko-KR"/>
        </w:rPr>
        <w:t xml:space="preserve"> of a TSN bridge is the same regardless of the directions.</w:t>
      </w:r>
      <w:r w:rsidR="00AE5274">
        <w:rPr>
          <w:rFonts w:hint="eastAsia"/>
          <w:lang w:eastAsia="ko-KR"/>
        </w:rPr>
        <w:t xml:space="preserve"> So the </w:t>
      </w:r>
      <w:r w:rsidR="00AE5274">
        <w:rPr>
          <w:lang w:eastAsia="ko-KR"/>
        </w:rPr>
        <w:t>behaviour</w:t>
      </w:r>
      <w:r w:rsidR="00AE5274">
        <w:rPr>
          <w:rFonts w:hint="eastAsia"/>
          <w:lang w:eastAsia="ko-KR"/>
        </w:rPr>
        <w:t xml:space="preserve"> of the 5GS logical bridge shall be the same regardless of the directions.</w:t>
      </w:r>
    </w:p>
    <w:p w14:paraId="1FDCFCD0" w14:textId="77777777" w:rsidR="001E4BB6" w:rsidRDefault="001E4BB6" w:rsidP="001E4BB6">
      <w:pPr>
        <w:rPr>
          <w:b/>
          <w:lang w:val="en-US" w:eastAsia="ko-KR"/>
        </w:rPr>
      </w:pPr>
    </w:p>
    <w:p w14:paraId="7BDB8A21" w14:textId="270B3CD8" w:rsidR="001E4BB6" w:rsidRDefault="001E4BB6" w:rsidP="001E4BB6">
      <w:pPr>
        <w:rPr>
          <w:b/>
          <w:lang w:val="en-US" w:eastAsia="ko-KR"/>
        </w:rPr>
      </w:pPr>
      <w:proofErr w:type="gramStart"/>
      <w:r w:rsidRPr="00BB6C82">
        <w:rPr>
          <w:rFonts w:hint="eastAsia"/>
          <w:b/>
          <w:lang w:val="en-US" w:eastAsia="ko-KR"/>
        </w:rPr>
        <w:t xml:space="preserve">Observation </w:t>
      </w:r>
      <w:r>
        <w:rPr>
          <w:rFonts w:hint="eastAsia"/>
          <w:b/>
          <w:lang w:val="en-US" w:eastAsia="ko-KR"/>
        </w:rPr>
        <w:t>8</w:t>
      </w:r>
      <w:r w:rsidRPr="00BB6C82">
        <w:rPr>
          <w:rFonts w:hint="eastAsia"/>
          <w:b/>
          <w:lang w:val="en-US" w:eastAsia="ko-KR"/>
        </w:rPr>
        <w:t>.</w:t>
      </w:r>
      <w:proofErr w:type="gramEnd"/>
      <w:r w:rsidRPr="00BB6C82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The 5GS logical bridge behavior should be the same regardless of UL or DL direction.</w:t>
      </w:r>
    </w:p>
    <w:p w14:paraId="789A2191" w14:textId="77777777" w:rsidR="001E4BB6" w:rsidRPr="001E4BB6" w:rsidRDefault="001E4BB6" w:rsidP="00D023B2">
      <w:pPr>
        <w:rPr>
          <w:lang w:val="en-US" w:eastAsia="ko-KR"/>
        </w:rPr>
      </w:pPr>
    </w:p>
    <w:p w14:paraId="4C06C0B8" w14:textId="77777777" w:rsidR="001E4BB6" w:rsidRDefault="001E4BB6" w:rsidP="00D023B2">
      <w:pPr>
        <w:rPr>
          <w:lang w:eastAsia="ko-KR"/>
        </w:rPr>
      </w:pPr>
    </w:p>
    <w:p w14:paraId="15F2D207" w14:textId="7CED8ACD" w:rsidR="009B7C56" w:rsidRPr="00002840" w:rsidRDefault="009B7C56" w:rsidP="009B7C56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Times New Roman" w:hAnsi="Arial"/>
          <w:sz w:val="36"/>
        </w:rPr>
      </w:pPr>
      <w:bookmarkStart w:id="4" w:name="_Toc522835471"/>
      <w:r w:rsidRPr="00002840">
        <w:rPr>
          <w:rFonts w:ascii="Arial" w:eastAsia="Times New Roman" w:hAnsi="Arial"/>
          <w:sz w:val="36"/>
        </w:rPr>
        <w:t>References</w:t>
      </w:r>
      <w:bookmarkEnd w:id="4"/>
    </w:p>
    <w:p w14:paraId="1F702538" w14:textId="77777777" w:rsidR="009B7C56" w:rsidRPr="00002840" w:rsidRDefault="009B7C56" w:rsidP="009B7C56">
      <w:pPr>
        <w:rPr>
          <w:rFonts w:eastAsia="Times New Roman"/>
        </w:rPr>
      </w:pPr>
      <w:r w:rsidRPr="00002840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C50A48B" w14:textId="77777777" w:rsidR="009B7C56" w:rsidRPr="00002840" w:rsidRDefault="009B7C56" w:rsidP="009B7C56">
      <w:pPr>
        <w:ind w:left="568" w:hanging="284"/>
        <w:rPr>
          <w:rFonts w:eastAsia="Times New Roman"/>
        </w:rPr>
      </w:pPr>
      <w:bookmarkStart w:id="5" w:name="OLE_LINK1"/>
      <w:r w:rsidRPr="00002840">
        <w:rPr>
          <w:rFonts w:eastAsia="Times New Roman"/>
        </w:rPr>
        <w:t>-</w:t>
      </w:r>
      <w:r w:rsidRPr="00002840">
        <w:rPr>
          <w:rFonts w:eastAsia="Times New Roman"/>
        </w:rPr>
        <w:tab/>
        <w:t>References are either specific (identified by date of publication, edition number, version number, etc.) or non</w:t>
      </w:r>
      <w:r w:rsidRPr="00002840">
        <w:rPr>
          <w:rFonts w:eastAsia="Times New Roman"/>
        </w:rPr>
        <w:noBreakHyphen/>
        <w:t>specific.</w:t>
      </w:r>
    </w:p>
    <w:p w14:paraId="2CC5421D" w14:textId="77777777" w:rsidR="009B7C56" w:rsidRPr="00002840" w:rsidRDefault="009B7C56" w:rsidP="009B7C56">
      <w:pPr>
        <w:ind w:left="568" w:hanging="284"/>
        <w:rPr>
          <w:rFonts w:eastAsia="Times New Roman"/>
        </w:rPr>
      </w:pPr>
      <w:r w:rsidRPr="00002840">
        <w:rPr>
          <w:rFonts w:eastAsia="Times New Roman"/>
        </w:rPr>
        <w:t>-</w:t>
      </w:r>
      <w:r w:rsidRPr="00002840">
        <w:rPr>
          <w:rFonts w:eastAsia="Times New Roman"/>
        </w:rPr>
        <w:tab/>
        <w:t>For a specific reference, subsequent revisions do not apply.</w:t>
      </w:r>
    </w:p>
    <w:p w14:paraId="26860F4E" w14:textId="77777777" w:rsidR="009B7C56" w:rsidRPr="00002840" w:rsidRDefault="009B7C56" w:rsidP="009B7C56">
      <w:pPr>
        <w:ind w:left="568" w:hanging="284"/>
        <w:rPr>
          <w:rFonts w:eastAsia="Times New Roman"/>
        </w:rPr>
      </w:pPr>
      <w:r w:rsidRPr="00002840">
        <w:rPr>
          <w:rFonts w:eastAsia="Times New Roman"/>
        </w:rPr>
        <w:t>-</w:t>
      </w:r>
      <w:r w:rsidRPr="00002840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02840">
        <w:rPr>
          <w:rFonts w:eastAsia="Times New Roman"/>
          <w:i/>
        </w:rPr>
        <w:t xml:space="preserve"> in the same Release as the present document</w:t>
      </w:r>
      <w:r w:rsidRPr="00002840">
        <w:rPr>
          <w:rFonts w:eastAsia="Times New Roman"/>
        </w:rPr>
        <w:t>.</w:t>
      </w:r>
    </w:p>
    <w:bookmarkEnd w:id="5"/>
    <w:p w14:paraId="0005E2BB" w14:textId="13F5E761" w:rsidR="009B7C56" w:rsidRDefault="009B7C56" w:rsidP="009B7C56">
      <w:pPr>
        <w:keepLines/>
        <w:ind w:left="1702" w:hanging="1418"/>
        <w:rPr>
          <w:rFonts w:eastAsia="Times New Roman"/>
        </w:rPr>
      </w:pPr>
      <w:r w:rsidRPr="00002840">
        <w:rPr>
          <w:rFonts w:eastAsia="Times New Roman"/>
        </w:rPr>
        <w:t>[1]</w:t>
      </w:r>
      <w:r w:rsidRPr="00002840">
        <w:rPr>
          <w:rFonts w:eastAsia="Times New Roman"/>
        </w:rPr>
        <w:tab/>
        <w:t xml:space="preserve">3GPP TS </w:t>
      </w:r>
      <w:r>
        <w:rPr>
          <w:rFonts w:eastAsia="Times New Roman"/>
        </w:rPr>
        <w:t>23.501</w:t>
      </w:r>
      <w:r w:rsidRPr="00002840">
        <w:rPr>
          <w:rFonts w:eastAsia="Times New Roman"/>
        </w:rPr>
        <w:t>: "</w:t>
      </w:r>
      <w:r w:rsidRPr="00C64A19">
        <w:rPr>
          <w:rFonts w:eastAsia="Times New Roman"/>
        </w:rPr>
        <w:t>System Architecture for the 5G System;</w:t>
      </w:r>
      <w:r>
        <w:rPr>
          <w:rFonts w:eastAsia="Times New Roman"/>
        </w:rPr>
        <w:t xml:space="preserve"> </w:t>
      </w:r>
      <w:r w:rsidRPr="00C64A19">
        <w:rPr>
          <w:rFonts w:eastAsia="Times New Roman"/>
        </w:rPr>
        <w:t>Stage 2</w:t>
      </w:r>
      <w:r w:rsidRPr="00002840">
        <w:rPr>
          <w:rFonts w:eastAsia="Times New Roman"/>
        </w:rPr>
        <w:t>"</w:t>
      </w:r>
      <w:r>
        <w:rPr>
          <w:rFonts w:eastAsia="Times New Roman"/>
        </w:rPr>
        <w:t>.</w:t>
      </w:r>
    </w:p>
    <w:p w14:paraId="7CD7C6AB" w14:textId="16B05629" w:rsidR="009B7C56" w:rsidRPr="00FD0986" w:rsidRDefault="009B7C56" w:rsidP="00FD0986">
      <w:pPr>
        <w:pStyle w:val="EX"/>
        <w:rPr>
          <w:rFonts w:eastAsia="Times New Roman"/>
        </w:rPr>
      </w:pPr>
      <w:r w:rsidRPr="00002840">
        <w:rPr>
          <w:rFonts w:eastAsia="Times New Roman"/>
        </w:rPr>
        <w:t>[</w:t>
      </w:r>
      <w:r>
        <w:rPr>
          <w:rFonts w:eastAsia="Times New Roman"/>
        </w:rPr>
        <w:t>2</w:t>
      </w:r>
      <w:r w:rsidRPr="00002840">
        <w:rPr>
          <w:rFonts w:eastAsia="Times New Roman"/>
        </w:rPr>
        <w:t>]</w:t>
      </w:r>
      <w:r w:rsidRPr="00002840">
        <w:rPr>
          <w:rFonts w:eastAsia="Times New Roman"/>
        </w:rPr>
        <w:tab/>
      </w:r>
      <w:r w:rsidR="008305F3" w:rsidRPr="008305F3">
        <w:t xml:space="preserve"> </w:t>
      </w:r>
      <w:r w:rsidR="00FD0986">
        <w:t xml:space="preserve">IEEE </w:t>
      </w:r>
      <w:proofErr w:type="spellStart"/>
      <w:r w:rsidR="00FD0986">
        <w:t>Std</w:t>
      </w:r>
      <w:proofErr w:type="spellEnd"/>
      <w:r w:rsidR="00FD0986">
        <w:t xml:space="preserve"> 802.1AS-Rev/D7.3, August 2018: "IEEE Standard for Local and metropolitan area networks--Timing and Synchronization for Time-Sensitive Applications".</w:t>
      </w:r>
    </w:p>
    <w:p w14:paraId="1F59F435" w14:textId="77777777" w:rsidR="009B7C56" w:rsidRPr="007269D6" w:rsidRDefault="009B7C56" w:rsidP="00D023B2">
      <w:pPr>
        <w:rPr>
          <w:lang w:eastAsia="ko-KR"/>
        </w:rPr>
      </w:pPr>
    </w:p>
    <w:p w14:paraId="7220C468" w14:textId="1FA21054" w:rsidR="00FB501F" w:rsidRDefault="00207BB6" w:rsidP="00334120">
      <w:pPr>
        <w:pStyle w:val="1"/>
        <w:ind w:left="0" w:firstLine="0"/>
      </w:pPr>
      <w:r>
        <w:t>Conclusion</w:t>
      </w:r>
    </w:p>
    <w:p w14:paraId="35E51429" w14:textId="77777777" w:rsidR="00A25B22" w:rsidRDefault="00A25B22" w:rsidP="005F4DA9">
      <w:pPr>
        <w:rPr>
          <w:lang w:eastAsia="ko-KR"/>
        </w:rPr>
      </w:pPr>
      <w:r>
        <w:rPr>
          <w:rFonts w:hint="eastAsia"/>
          <w:lang w:eastAsia="ko-KR"/>
        </w:rPr>
        <w:t>The followings are proposed.</w:t>
      </w:r>
    </w:p>
    <w:p w14:paraId="771A740E" w14:textId="77777777" w:rsidR="00C11F0E" w:rsidRPr="00C11F0E" w:rsidRDefault="00C11F0E" w:rsidP="005F4DA9">
      <w:pPr>
        <w:rPr>
          <w:lang w:eastAsia="ko-KR"/>
        </w:rPr>
      </w:pPr>
    </w:p>
    <w:p w14:paraId="06920F91" w14:textId="18CDCB29" w:rsidR="00876CB0" w:rsidRDefault="00613B9C" w:rsidP="00AD4D92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>Proposal 1</w:t>
      </w:r>
      <w:r w:rsidRPr="00DC6161">
        <w:rPr>
          <w:rFonts w:hint="eastAsia"/>
          <w:b/>
          <w:lang w:val="en-US" w:eastAsia="ko-KR"/>
        </w:rPr>
        <w:t>.</w:t>
      </w:r>
      <w:proofErr w:type="gramEnd"/>
      <w:r w:rsidRPr="00DC6161">
        <w:rPr>
          <w:rFonts w:hint="eastAsia"/>
          <w:b/>
          <w:lang w:val="en-US" w:eastAsia="ko-KR"/>
        </w:rPr>
        <w:t xml:space="preserve"> </w:t>
      </w:r>
      <w:r w:rsidRPr="00613B9C">
        <w:rPr>
          <w:b/>
          <w:lang w:val="en-US" w:eastAsia="ko-KR"/>
        </w:rPr>
        <w:t xml:space="preserve">Update 23.501 </w:t>
      </w:r>
      <w:r w:rsidR="00742CB0">
        <w:rPr>
          <w:rFonts w:hint="eastAsia"/>
          <w:b/>
          <w:lang w:val="en-US" w:eastAsia="ko-KR"/>
        </w:rPr>
        <w:t xml:space="preserve">5.27.1 </w:t>
      </w:r>
      <w:proofErr w:type="gramStart"/>
      <w:r w:rsidR="00742CB0">
        <w:rPr>
          <w:rFonts w:hint="eastAsia"/>
          <w:b/>
          <w:lang w:val="en-US" w:eastAsia="ko-KR"/>
        </w:rPr>
        <w:t>clause</w:t>
      </w:r>
      <w:proofErr w:type="gramEnd"/>
      <w:r w:rsidRPr="00613B9C">
        <w:rPr>
          <w:b/>
          <w:lang w:val="en-US" w:eastAsia="ko-KR"/>
        </w:rPr>
        <w:t xml:space="preserve"> by removing the </w:t>
      </w:r>
      <w:r w:rsidR="00CD2F65">
        <w:rPr>
          <w:rFonts w:hint="eastAsia"/>
          <w:b/>
          <w:lang w:val="en-US" w:eastAsia="ko-KR"/>
        </w:rPr>
        <w:t xml:space="preserve">following </w:t>
      </w:r>
      <w:r w:rsidRPr="00613B9C">
        <w:rPr>
          <w:b/>
          <w:lang w:val="en-US" w:eastAsia="ko-KR"/>
        </w:rPr>
        <w:t xml:space="preserve">Editor’s Note and adding descriptions </w:t>
      </w:r>
      <w:r w:rsidRPr="00613B9C">
        <w:rPr>
          <w:b/>
          <w:lang w:val="en-US" w:eastAsia="ko-KR"/>
        </w:rPr>
        <w:lastRenderedPageBreak/>
        <w:t>according to observation</w:t>
      </w:r>
      <w:r w:rsidR="007B7D80">
        <w:rPr>
          <w:rFonts w:hint="eastAsia"/>
          <w:b/>
          <w:lang w:val="en-US" w:eastAsia="ko-KR"/>
        </w:rPr>
        <w:t>s</w:t>
      </w:r>
      <w:r w:rsidRPr="00613B9C">
        <w:rPr>
          <w:b/>
          <w:lang w:val="en-US" w:eastAsia="ko-KR"/>
        </w:rPr>
        <w:t xml:space="preserve"> 1</w:t>
      </w:r>
      <w:r w:rsidR="007B7D80">
        <w:rPr>
          <w:rFonts w:hint="eastAsia"/>
          <w:b/>
          <w:lang w:val="en-US" w:eastAsia="ko-KR"/>
        </w:rPr>
        <w:t xml:space="preserve">, </w:t>
      </w:r>
      <w:r w:rsidRPr="00613B9C">
        <w:rPr>
          <w:b/>
          <w:lang w:val="en-US" w:eastAsia="ko-KR"/>
        </w:rPr>
        <w:t>2</w:t>
      </w:r>
      <w:r w:rsidR="007B7D80">
        <w:rPr>
          <w:rFonts w:hint="eastAsia"/>
          <w:b/>
          <w:lang w:val="en-US" w:eastAsia="ko-KR"/>
        </w:rPr>
        <w:t xml:space="preserve"> and 5</w:t>
      </w:r>
      <w:r w:rsidRPr="00613B9C">
        <w:rPr>
          <w:b/>
          <w:lang w:val="en-US" w:eastAsia="ko-KR"/>
        </w:rPr>
        <w:t>.</w:t>
      </w:r>
    </w:p>
    <w:p w14:paraId="24B0A461" w14:textId="384804B2" w:rsidR="00957241" w:rsidRDefault="00153AC2" w:rsidP="00CD2F65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Delete E.N.: </w:t>
      </w:r>
      <w:r w:rsidR="00957241" w:rsidRPr="00CD2F65">
        <w:rPr>
          <w:b/>
          <w:lang w:eastAsia="ko-KR"/>
        </w:rPr>
        <w:t xml:space="preserve">Usage of </w:t>
      </w:r>
      <w:proofErr w:type="spellStart"/>
      <w:r w:rsidR="00957241" w:rsidRPr="00CD2F65">
        <w:rPr>
          <w:b/>
          <w:lang w:eastAsia="ko-KR"/>
        </w:rPr>
        <w:t>rateRatio</w:t>
      </w:r>
      <w:proofErr w:type="spellEnd"/>
      <w:r w:rsidR="00957241" w:rsidRPr="00CD2F65">
        <w:rPr>
          <w:b/>
          <w:lang w:eastAsia="ko-KR"/>
        </w:rPr>
        <w:t xml:space="preserve"> is FFS.</w:t>
      </w:r>
    </w:p>
    <w:p w14:paraId="41E38F82" w14:textId="5FF319F4" w:rsidR="00153AC2" w:rsidRPr="00CD2F65" w:rsidRDefault="00284F15" w:rsidP="00976338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Add </w:t>
      </w:r>
      <w:r w:rsidR="00153AC2">
        <w:rPr>
          <w:rFonts w:hint="eastAsia"/>
          <w:b/>
          <w:lang w:eastAsia="ko-KR"/>
        </w:rPr>
        <w:t xml:space="preserve">Descriptions: </w:t>
      </w:r>
      <w:proofErr w:type="spellStart"/>
      <w:r w:rsidR="00AF70F6">
        <w:rPr>
          <w:rFonts w:hint="eastAsia"/>
          <w:b/>
          <w:lang w:eastAsia="ko-KR"/>
        </w:rPr>
        <w:t>rateRatio</w:t>
      </w:r>
      <w:proofErr w:type="spellEnd"/>
      <w:r w:rsidR="00153AC2">
        <w:rPr>
          <w:rFonts w:hint="eastAsia"/>
          <w:b/>
          <w:lang w:eastAsia="ko-KR"/>
        </w:rPr>
        <w:t xml:space="preserve"> is</w:t>
      </w:r>
      <w:r w:rsidR="000E1DFC">
        <w:rPr>
          <w:rFonts w:hint="eastAsia"/>
          <w:b/>
          <w:lang w:eastAsia="ko-KR"/>
        </w:rPr>
        <w:t xml:space="preserve"> used for converting the residence time and link delay </w:t>
      </w:r>
      <w:r w:rsidR="00153AC2">
        <w:rPr>
          <w:rFonts w:hint="eastAsia"/>
          <w:b/>
          <w:lang w:eastAsia="ko-KR"/>
        </w:rPr>
        <w:t>from local clock base to TSN GM clock base</w:t>
      </w:r>
      <w:r w:rsidR="000E1DFC">
        <w:rPr>
          <w:rFonts w:hint="eastAsia"/>
          <w:b/>
          <w:lang w:eastAsia="ko-KR"/>
        </w:rPr>
        <w:t xml:space="preserve">. </w:t>
      </w:r>
      <w:r w:rsidR="00976338" w:rsidRPr="00976338">
        <w:rPr>
          <w:b/>
          <w:lang w:eastAsia="ko-KR"/>
        </w:rPr>
        <w:t xml:space="preserve">The </w:t>
      </w:r>
      <w:proofErr w:type="spellStart"/>
      <w:r w:rsidR="00976338" w:rsidRPr="00976338">
        <w:rPr>
          <w:b/>
          <w:lang w:eastAsia="ko-KR"/>
        </w:rPr>
        <w:t>rateRatio</w:t>
      </w:r>
      <w:proofErr w:type="spellEnd"/>
      <w:r w:rsidR="00976338" w:rsidRPr="00976338">
        <w:rPr>
          <w:b/>
          <w:lang w:eastAsia="ko-KR"/>
        </w:rPr>
        <w:t xml:space="preserve"> </w:t>
      </w:r>
      <w:r w:rsidR="003E25CF">
        <w:rPr>
          <w:rFonts w:hint="eastAsia"/>
          <w:b/>
          <w:lang w:eastAsia="ko-KR"/>
        </w:rPr>
        <w:t xml:space="preserve">may </w:t>
      </w:r>
      <w:r w:rsidR="00976338" w:rsidRPr="00976338">
        <w:rPr>
          <w:b/>
          <w:lang w:eastAsia="ko-KR"/>
        </w:rPr>
        <w:t>be delivered inside 5G</w:t>
      </w:r>
      <w:r w:rsidR="007D451F">
        <w:rPr>
          <w:rFonts w:hint="eastAsia"/>
          <w:b/>
          <w:lang w:eastAsia="ko-KR"/>
        </w:rPr>
        <w:t xml:space="preserve"> system</w:t>
      </w:r>
      <w:r w:rsidR="00976338" w:rsidRPr="00976338">
        <w:rPr>
          <w:b/>
          <w:lang w:eastAsia="ko-KR"/>
        </w:rPr>
        <w:t xml:space="preserve"> by updating the </w:t>
      </w:r>
      <w:proofErr w:type="spellStart"/>
      <w:r w:rsidR="00976338" w:rsidRPr="00976338">
        <w:rPr>
          <w:b/>
          <w:lang w:eastAsia="ko-KR"/>
        </w:rPr>
        <w:t>rateRatio</w:t>
      </w:r>
      <w:proofErr w:type="spellEnd"/>
      <w:r w:rsidR="00976338" w:rsidRPr="00976338">
        <w:rPr>
          <w:b/>
          <w:lang w:eastAsia="ko-KR"/>
        </w:rPr>
        <w:t xml:space="preserve"> field in the </w:t>
      </w:r>
      <w:proofErr w:type="spellStart"/>
      <w:r w:rsidR="00976338" w:rsidRPr="00976338">
        <w:rPr>
          <w:b/>
          <w:lang w:eastAsia="ko-KR"/>
        </w:rPr>
        <w:t>Follow_Up</w:t>
      </w:r>
      <w:proofErr w:type="spellEnd"/>
      <w:r w:rsidR="00976338" w:rsidRPr="00976338">
        <w:rPr>
          <w:b/>
          <w:lang w:eastAsia="ko-KR"/>
        </w:rPr>
        <w:t xml:space="preserve"> message at the Ingress TT.</w:t>
      </w:r>
    </w:p>
    <w:p w14:paraId="3B1B62F8" w14:textId="77777777" w:rsidR="00957241" w:rsidRPr="007D451F" w:rsidRDefault="00957241" w:rsidP="00AD4D92">
      <w:pPr>
        <w:rPr>
          <w:b/>
          <w:lang w:eastAsia="ko-KR"/>
        </w:rPr>
      </w:pPr>
    </w:p>
    <w:p w14:paraId="7BDAC52D" w14:textId="7C2F5554" w:rsidR="002144DA" w:rsidRDefault="002144DA" w:rsidP="002144DA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 xml:space="preserve">Proposal </w:t>
      </w:r>
      <w:r w:rsidR="00C225E9">
        <w:rPr>
          <w:rFonts w:hint="eastAsia"/>
          <w:b/>
          <w:lang w:val="en-US" w:eastAsia="ko-KR"/>
        </w:rPr>
        <w:t>2</w:t>
      </w:r>
      <w:r w:rsidRPr="00DC6161">
        <w:rPr>
          <w:rFonts w:hint="eastAsia"/>
          <w:b/>
          <w:lang w:val="en-US" w:eastAsia="ko-KR"/>
        </w:rPr>
        <w:t>.</w:t>
      </w:r>
      <w:proofErr w:type="gramEnd"/>
      <w:r w:rsidRPr="00DC6161">
        <w:rPr>
          <w:rFonts w:hint="eastAsia"/>
          <w:b/>
          <w:lang w:val="en-US" w:eastAsia="ko-KR"/>
        </w:rPr>
        <w:t xml:space="preserve"> </w:t>
      </w:r>
      <w:r w:rsidRPr="00613B9C">
        <w:rPr>
          <w:b/>
          <w:lang w:val="en-US" w:eastAsia="ko-KR"/>
        </w:rPr>
        <w:t xml:space="preserve">Update 23.501 </w:t>
      </w:r>
      <w:r w:rsidR="005E5115">
        <w:rPr>
          <w:rFonts w:hint="eastAsia"/>
          <w:b/>
          <w:lang w:val="en-US" w:eastAsia="ko-KR"/>
        </w:rPr>
        <w:t>Appendix H</w:t>
      </w:r>
      <w:r w:rsidRPr="00613B9C">
        <w:rPr>
          <w:b/>
          <w:lang w:val="en-US" w:eastAsia="ko-KR"/>
        </w:rPr>
        <w:t xml:space="preserve"> by removing the </w:t>
      </w:r>
      <w:r w:rsidR="00CD2F65">
        <w:rPr>
          <w:rFonts w:hint="eastAsia"/>
          <w:b/>
          <w:lang w:val="en-US" w:eastAsia="ko-KR"/>
        </w:rPr>
        <w:t xml:space="preserve">following </w:t>
      </w:r>
      <w:r w:rsidRPr="00613B9C">
        <w:rPr>
          <w:b/>
          <w:lang w:val="en-US" w:eastAsia="ko-KR"/>
        </w:rPr>
        <w:t>Editor’s Note</w:t>
      </w:r>
      <w:r w:rsidR="00C225E9">
        <w:rPr>
          <w:rFonts w:hint="eastAsia"/>
          <w:b/>
          <w:lang w:val="en-US" w:eastAsia="ko-KR"/>
        </w:rPr>
        <w:t xml:space="preserve"> </w:t>
      </w:r>
      <w:r w:rsidRPr="00613B9C">
        <w:rPr>
          <w:b/>
          <w:lang w:val="en-US" w:eastAsia="ko-KR"/>
        </w:rPr>
        <w:t>according to observation</w:t>
      </w:r>
      <w:r w:rsidR="00C225E9">
        <w:rPr>
          <w:rFonts w:hint="eastAsia"/>
          <w:b/>
          <w:lang w:val="en-US" w:eastAsia="ko-KR"/>
        </w:rPr>
        <w:t>s</w:t>
      </w:r>
      <w:r w:rsidRPr="00613B9C">
        <w:rPr>
          <w:b/>
          <w:lang w:val="en-US" w:eastAsia="ko-KR"/>
        </w:rPr>
        <w:t xml:space="preserve"> </w:t>
      </w:r>
      <w:r w:rsidR="00C225E9">
        <w:rPr>
          <w:rFonts w:hint="eastAsia"/>
          <w:b/>
          <w:lang w:val="en-US" w:eastAsia="ko-KR"/>
        </w:rPr>
        <w:t>3</w:t>
      </w:r>
      <w:r w:rsidR="00CE2DE5">
        <w:rPr>
          <w:rFonts w:hint="eastAsia"/>
          <w:b/>
          <w:lang w:val="en-US" w:eastAsia="ko-KR"/>
        </w:rPr>
        <w:t xml:space="preserve"> through </w:t>
      </w:r>
      <w:r w:rsidR="00C225E9">
        <w:rPr>
          <w:rFonts w:hint="eastAsia"/>
          <w:b/>
          <w:lang w:val="en-US" w:eastAsia="ko-KR"/>
        </w:rPr>
        <w:t>5</w:t>
      </w:r>
      <w:r w:rsidRPr="00613B9C">
        <w:rPr>
          <w:b/>
          <w:lang w:val="en-US" w:eastAsia="ko-KR"/>
        </w:rPr>
        <w:t>.</w:t>
      </w:r>
    </w:p>
    <w:p w14:paraId="3B7E29DF" w14:textId="3C211B20" w:rsidR="00C225E9" w:rsidRDefault="00153AC2" w:rsidP="00C225E9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>
        <w:rPr>
          <w:rFonts w:hint="eastAsia"/>
          <w:b/>
          <w:lang w:eastAsia="ko-KR"/>
        </w:rPr>
        <w:t>Delete E.N.</w:t>
      </w:r>
      <w:r w:rsidR="00C225E9" w:rsidRPr="00C225E9">
        <w:rPr>
          <w:b/>
          <w:lang w:eastAsia="ko-KR"/>
        </w:rPr>
        <w:t>:</w:t>
      </w:r>
      <w:r w:rsidR="00C225E9" w:rsidRPr="00C225E9">
        <w:rPr>
          <w:b/>
          <w:lang w:eastAsia="ko-KR"/>
        </w:rPr>
        <w:tab/>
      </w:r>
      <w:r w:rsidR="00C225E9">
        <w:rPr>
          <w:rFonts w:hint="eastAsia"/>
          <w:b/>
          <w:lang w:eastAsia="ko-KR"/>
        </w:rPr>
        <w:t xml:space="preserve"> </w:t>
      </w:r>
      <w:r w:rsidR="00C225E9" w:rsidRPr="00C225E9">
        <w:rPr>
          <w:b/>
          <w:lang w:eastAsia="ko-KR"/>
        </w:rPr>
        <w:t xml:space="preserve">Whether other information beyond the ingress timestamp needs to be contained in the </w:t>
      </w:r>
      <w:proofErr w:type="spellStart"/>
      <w:r w:rsidR="00C225E9" w:rsidRPr="00C225E9">
        <w:rPr>
          <w:b/>
          <w:lang w:eastAsia="ko-KR"/>
        </w:rPr>
        <w:t>gPTP</w:t>
      </w:r>
      <w:proofErr w:type="spellEnd"/>
      <w:r w:rsidR="00C225E9" w:rsidRPr="00C225E9">
        <w:rPr>
          <w:b/>
          <w:lang w:eastAsia="ko-KR"/>
        </w:rPr>
        <w:t xml:space="preserve"> Suffix is FFS</w:t>
      </w:r>
    </w:p>
    <w:p w14:paraId="5D1A6B3F" w14:textId="1A62CA17" w:rsidR="00153AC2" w:rsidRPr="00C225E9" w:rsidRDefault="00153AC2" w:rsidP="00153AC2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Reasons: </w:t>
      </w:r>
      <w:r w:rsidRPr="00153AC2">
        <w:rPr>
          <w:b/>
          <w:lang w:eastAsia="ko-KR"/>
        </w:rPr>
        <w:t xml:space="preserve">Link Delay, Ingress Time and the new </w:t>
      </w:r>
      <w:proofErr w:type="spellStart"/>
      <w:r w:rsidRPr="00153AC2">
        <w:rPr>
          <w:b/>
          <w:lang w:eastAsia="ko-KR"/>
        </w:rPr>
        <w:t>rateRatio</w:t>
      </w:r>
      <w:proofErr w:type="spellEnd"/>
      <w:r w:rsidRPr="00153AC2">
        <w:rPr>
          <w:b/>
          <w:lang w:eastAsia="ko-KR"/>
        </w:rPr>
        <w:t xml:space="preserve"> shall be delivered from Ingress </w:t>
      </w:r>
      <w:r w:rsidR="004C647A">
        <w:rPr>
          <w:rFonts w:hint="eastAsia"/>
          <w:b/>
          <w:lang w:eastAsia="ko-KR"/>
        </w:rPr>
        <w:t>TT</w:t>
      </w:r>
      <w:r w:rsidRPr="00153AC2">
        <w:rPr>
          <w:b/>
          <w:lang w:eastAsia="ko-KR"/>
        </w:rPr>
        <w:t xml:space="preserve"> to Egress </w:t>
      </w:r>
      <w:r w:rsidR="004C647A">
        <w:rPr>
          <w:rFonts w:hint="eastAsia"/>
          <w:b/>
          <w:lang w:eastAsia="ko-KR"/>
        </w:rPr>
        <w:t>TT</w:t>
      </w:r>
      <w:r w:rsidRPr="00153AC2">
        <w:rPr>
          <w:b/>
          <w:lang w:eastAsia="ko-KR"/>
        </w:rPr>
        <w:t xml:space="preserve"> for new </w:t>
      </w:r>
      <w:proofErr w:type="spellStart"/>
      <w:r w:rsidRPr="00153AC2">
        <w:rPr>
          <w:b/>
          <w:lang w:eastAsia="ko-KR"/>
        </w:rPr>
        <w:t>correctionField</w:t>
      </w:r>
      <w:proofErr w:type="spellEnd"/>
      <w:r w:rsidRPr="00153AC2">
        <w:rPr>
          <w:b/>
          <w:lang w:eastAsia="ko-KR"/>
        </w:rPr>
        <w:t xml:space="preserve"> calculation.</w:t>
      </w:r>
      <w:r w:rsidRPr="00153AC2">
        <w:t xml:space="preserve"> </w:t>
      </w:r>
      <w:r w:rsidRPr="00153AC2">
        <w:rPr>
          <w:b/>
          <w:lang w:eastAsia="ko-KR"/>
        </w:rPr>
        <w:t xml:space="preserve">TS 23.501 </w:t>
      </w:r>
      <w:r w:rsidR="00742CB0">
        <w:rPr>
          <w:b/>
          <w:lang w:eastAsia="ko-KR"/>
        </w:rPr>
        <w:t>5.27.1 clause</w:t>
      </w:r>
      <w:r w:rsidRPr="00153AC2">
        <w:rPr>
          <w:b/>
          <w:lang w:eastAsia="ko-KR"/>
        </w:rPr>
        <w:t xml:space="preserve"> already has a note that addresses how to deliver Link Delay and Ingress Time information inside 5G system.</w:t>
      </w:r>
      <w:r>
        <w:rPr>
          <w:rFonts w:hint="eastAsia"/>
          <w:b/>
          <w:lang w:eastAsia="ko-KR"/>
        </w:rPr>
        <w:t xml:space="preserve"> </w:t>
      </w:r>
      <w:r w:rsidRPr="00153AC2">
        <w:rPr>
          <w:b/>
          <w:lang w:eastAsia="ko-KR"/>
        </w:rPr>
        <w:t xml:space="preserve">The new </w:t>
      </w:r>
      <w:proofErr w:type="spellStart"/>
      <w:r w:rsidRPr="00153AC2">
        <w:rPr>
          <w:b/>
          <w:lang w:eastAsia="ko-KR"/>
        </w:rPr>
        <w:t>rateRatio</w:t>
      </w:r>
      <w:proofErr w:type="spellEnd"/>
      <w:r w:rsidRPr="00153AC2">
        <w:rPr>
          <w:b/>
          <w:lang w:eastAsia="ko-KR"/>
        </w:rPr>
        <w:t xml:space="preserve"> </w:t>
      </w:r>
      <w:r w:rsidR="004C647A">
        <w:rPr>
          <w:rFonts w:hint="eastAsia"/>
          <w:b/>
          <w:lang w:eastAsia="ko-KR"/>
        </w:rPr>
        <w:t>may</w:t>
      </w:r>
      <w:r w:rsidRPr="00153AC2">
        <w:rPr>
          <w:b/>
          <w:lang w:eastAsia="ko-KR"/>
        </w:rPr>
        <w:t xml:space="preserve"> be delivered by updating the </w:t>
      </w:r>
      <w:proofErr w:type="spellStart"/>
      <w:r w:rsidRPr="00153AC2">
        <w:rPr>
          <w:b/>
          <w:lang w:eastAsia="ko-KR"/>
        </w:rPr>
        <w:t>rateRatio</w:t>
      </w:r>
      <w:proofErr w:type="spellEnd"/>
      <w:r w:rsidRPr="00153AC2">
        <w:rPr>
          <w:b/>
          <w:lang w:eastAsia="ko-KR"/>
        </w:rPr>
        <w:t xml:space="preserve"> field in the </w:t>
      </w:r>
      <w:proofErr w:type="spellStart"/>
      <w:r w:rsidRPr="00153AC2">
        <w:rPr>
          <w:b/>
          <w:lang w:eastAsia="ko-KR"/>
        </w:rPr>
        <w:t>Follow_Up</w:t>
      </w:r>
      <w:proofErr w:type="spellEnd"/>
      <w:r w:rsidRPr="00153AC2">
        <w:rPr>
          <w:b/>
          <w:lang w:eastAsia="ko-KR"/>
        </w:rPr>
        <w:t xml:space="preserve"> message</w:t>
      </w:r>
      <w:r w:rsidR="00130D70">
        <w:rPr>
          <w:rFonts w:hint="eastAsia"/>
          <w:b/>
          <w:lang w:eastAsia="ko-KR"/>
        </w:rPr>
        <w:t xml:space="preserve"> </w:t>
      </w:r>
      <w:r w:rsidR="00130D70">
        <w:rPr>
          <w:rFonts w:hint="eastAsia"/>
          <w:b/>
          <w:lang w:val="en-US" w:eastAsia="ko-KR"/>
        </w:rPr>
        <w:t>at the Ingress TT.</w:t>
      </w:r>
    </w:p>
    <w:p w14:paraId="7BE041D8" w14:textId="77777777" w:rsidR="00C225E9" w:rsidRPr="00C225E9" w:rsidRDefault="00C225E9" w:rsidP="00C225E9">
      <w:pPr>
        <w:rPr>
          <w:b/>
          <w:lang w:val="en-US" w:eastAsia="ko-KR"/>
        </w:rPr>
      </w:pPr>
    </w:p>
    <w:p w14:paraId="2DFBBD68" w14:textId="367C370A" w:rsidR="00C225E9" w:rsidRDefault="00C225E9" w:rsidP="00C225E9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>Proposal 3</w:t>
      </w:r>
      <w:r w:rsidRPr="00DC6161">
        <w:rPr>
          <w:rFonts w:hint="eastAsia"/>
          <w:b/>
          <w:lang w:val="en-US" w:eastAsia="ko-KR"/>
        </w:rPr>
        <w:t>.</w:t>
      </w:r>
      <w:proofErr w:type="gramEnd"/>
      <w:r w:rsidRPr="00DC6161">
        <w:rPr>
          <w:rFonts w:hint="eastAsia"/>
          <w:b/>
          <w:lang w:val="en-US" w:eastAsia="ko-KR"/>
        </w:rPr>
        <w:t xml:space="preserve"> </w:t>
      </w:r>
      <w:r w:rsidRPr="00613B9C">
        <w:rPr>
          <w:b/>
          <w:lang w:val="en-US" w:eastAsia="ko-KR"/>
        </w:rPr>
        <w:t xml:space="preserve">Update 23.501 </w:t>
      </w:r>
      <w:r w:rsidR="00742CB0">
        <w:rPr>
          <w:rFonts w:hint="eastAsia"/>
          <w:b/>
          <w:lang w:val="en-US" w:eastAsia="ko-KR"/>
        </w:rPr>
        <w:t xml:space="preserve">5.27.1 </w:t>
      </w:r>
      <w:proofErr w:type="gramStart"/>
      <w:r w:rsidR="00742CB0">
        <w:rPr>
          <w:rFonts w:hint="eastAsia"/>
          <w:b/>
          <w:lang w:val="en-US" w:eastAsia="ko-KR"/>
        </w:rPr>
        <w:t>clause</w:t>
      </w:r>
      <w:proofErr w:type="gramEnd"/>
      <w:r w:rsidRPr="00613B9C">
        <w:rPr>
          <w:b/>
          <w:lang w:val="en-US" w:eastAsia="ko-KR"/>
        </w:rPr>
        <w:t xml:space="preserve"> by removing the </w:t>
      </w:r>
      <w:r>
        <w:rPr>
          <w:rFonts w:hint="eastAsia"/>
          <w:b/>
          <w:lang w:val="en-US" w:eastAsia="ko-KR"/>
        </w:rPr>
        <w:t xml:space="preserve">following </w:t>
      </w:r>
      <w:r w:rsidRPr="00613B9C">
        <w:rPr>
          <w:b/>
          <w:lang w:val="en-US" w:eastAsia="ko-KR"/>
        </w:rPr>
        <w:t>Editor’s Note</w:t>
      </w:r>
      <w:r>
        <w:rPr>
          <w:rFonts w:hint="eastAsia"/>
          <w:b/>
          <w:lang w:val="en-US" w:eastAsia="ko-KR"/>
        </w:rPr>
        <w:t xml:space="preserve"> and adding description</w:t>
      </w:r>
      <w:r w:rsidR="00B3161F">
        <w:rPr>
          <w:rFonts w:hint="eastAsia"/>
          <w:b/>
          <w:lang w:val="en-US" w:eastAsia="ko-KR"/>
        </w:rPr>
        <w:t>s</w:t>
      </w:r>
      <w:r>
        <w:rPr>
          <w:rFonts w:hint="eastAsia"/>
          <w:b/>
          <w:lang w:val="en-US" w:eastAsia="ko-KR"/>
        </w:rPr>
        <w:t xml:space="preserve"> </w:t>
      </w:r>
      <w:r w:rsidRPr="00613B9C">
        <w:rPr>
          <w:b/>
          <w:lang w:val="en-US" w:eastAsia="ko-KR"/>
        </w:rPr>
        <w:t>according to observation</w:t>
      </w:r>
      <w:r>
        <w:rPr>
          <w:rFonts w:hint="eastAsia"/>
          <w:b/>
          <w:lang w:val="en-US" w:eastAsia="ko-KR"/>
        </w:rPr>
        <w:t>s</w:t>
      </w:r>
      <w:r w:rsidRPr="00613B9C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6 and 7</w:t>
      </w:r>
      <w:r w:rsidRPr="00613B9C">
        <w:rPr>
          <w:b/>
          <w:lang w:val="en-US" w:eastAsia="ko-KR"/>
        </w:rPr>
        <w:t>.</w:t>
      </w:r>
    </w:p>
    <w:p w14:paraId="6DE79323" w14:textId="7FC382F3" w:rsidR="008305F3" w:rsidRDefault="00C225E9" w:rsidP="00AD4D92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 w:rsidRPr="008305F3">
        <w:rPr>
          <w:b/>
          <w:lang w:eastAsia="ko-KR"/>
        </w:rPr>
        <w:t>Editor's Note:</w:t>
      </w:r>
      <w:r w:rsidRPr="008305F3">
        <w:rPr>
          <w:b/>
          <w:lang w:eastAsia="ko-KR"/>
        </w:rPr>
        <w:tab/>
      </w:r>
      <w:r>
        <w:rPr>
          <w:rFonts w:hint="eastAsia"/>
          <w:b/>
          <w:lang w:eastAsia="ko-KR"/>
        </w:rPr>
        <w:t xml:space="preserve"> </w:t>
      </w:r>
      <w:r w:rsidRPr="008305F3">
        <w:rPr>
          <w:b/>
          <w:lang w:eastAsia="ko-KR"/>
        </w:rPr>
        <w:t xml:space="preserve">It is FFS whether </w:t>
      </w:r>
      <w:proofErr w:type="spellStart"/>
      <w:r w:rsidRPr="008305F3">
        <w:rPr>
          <w:b/>
          <w:lang w:eastAsia="ko-KR"/>
        </w:rPr>
        <w:t>gPTP</w:t>
      </w:r>
      <w:proofErr w:type="spellEnd"/>
      <w:r w:rsidRPr="008305F3">
        <w:rPr>
          <w:b/>
          <w:lang w:eastAsia="ko-KR"/>
        </w:rPr>
        <w:t xml:space="preserve"> messages are forwarded on a distinct QoS Flow or other mechanism. If distinct QoS Flow is used it is FFS whether all </w:t>
      </w:r>
      <w:proofErr w:type="spellStart"/>
      <w:r w:rsidRPr="008305F3">
        <w:rPr>
          <w:b/>
          <w:lang w:eastAsia="ko-KR"/>
        </w:rPr>
        <w:t>gPTP</w:t>
      </w:r>
      <w:proofErr w:type="spellEnd"/>
      <w:r w:rsidRPr="008305F3">
        <w:rPr>
          <w:b/>
          <w:lang w:eastAsia="ko-KR"/>
        </w:rPr>
        <w:t xml:space="preserve"> messages are forwarded on it, or only a subset of the </w:t>
      </w:r>
      <w:proofErr w:type="spellStart"/>
      <w:r w:rsidRPr="008305F3">
        <w:rPr>
          <w:b/>
          <w:lang w:eastAsia="ko-KR"/>
        </w:rPr>
        <w:t>gPTP</w:t>
      </w:r>
      <w:proofErr w:type="spellEnd"/>
      <w:r w:rsidRPr="008305F3">
        <w:rPr>
          <w:b/>
          <w:lang w:eastAsia="ko-KR"/>
        </w:rPr>
        <w:t xml:space="preserve"> messages (e.g. those that carry information in the Suffix field).</w:t>
      </w:r>
    </w:p>
    <w:p w14:paraId="691BFB94" w14:textId="7DF29443" w:rsidR="000E1DFC" w:rsidRPr="000E1DFC" w:rsidRDefault="00284F15" w:rsidP="00B96A18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Add </w:t>
      </w:r>
      <w:r w:rsidR="000E1DFC" w:rsidRPr="000E1DFC">
        <w:rPr>
          <w:rFonts w:hint="eastAsia"/>
          <w:b/>
          <w:lang w:eastAsia="ko-KR"/>
        </w:rPr>
        <w:t xml:space="preserve">Descriptions: </w:t>
      </w:r>
      <w:r w:rsidR="000E1DFC" w:rsidRPr="000E1DFC">
        <w:rPr>
          <w:b/>
          <w:lang w:eastAsia="ko-KR"/>
        </w:rPr>
        <w:t xml:space="preserve">Sync and </w:t>
      </w:r>
      <w:proofErr w:type="spellStart"/>
      <w:r w:rsidR="000E1DFC" w:rsidRPr="000E1DFC">
        <w:rPr>
          <w:b/>
          <w:lang w:eastAsia="ko-KR"/>
        </w:rPr>
        <w:t>Follow_Up</w:t>
      </w:r>
      <w:proofErr w:type="spellEnd"/>
      <w:r w:rsidR="000E1DFC" w:rsidRPr="000E1DFC">
        <w:rPr>
          <w:b/>
          <w:lang w:eastAsia="ko-KR"/>
        </w:rPr>
        <w:t xml:space="preserve"> </w:t>
      </w:r>
      <w:proofErr w:type="spellStart"/>
      <w:r w:rsidR="000E1DFC" w:rsidRPr="000E1DFC">
        <w:rPr>
          <w:b/>
          <w:lang w:eastAsia="ko-KR"/>
        </w:rPr>
        <w:t>gPTP</w:t>
      </w:r>
      <w:proofErr w:type="spellEnd"/>
      <w:r w:rsidR="000E1DFC" w:rsidRPr="000E1DFC">
        <w:rPr>
          <w:b/>
          <w:lang w:eastAsia="ko-KR"/>
        </w:rPr>
        <w:t xml:space="preserve"> messages need to be forwarded on a delay-critical GBR QoS Flow.</w:t>
      </w:r>
      <w:r w:rsidR="000E1DFC" w:rsidRPr="000E1DFC">
        <w:rPr>
          <w:rFonts w:hint="eastAsia"/>
          <w:b/>
          <w:lang w:eastAsia="ko-KR"/>
        </w:rPr>
        <w:t xml:space="preserve"> </w:t>
      </w:r>
      <w:r w:rsidR="000E1DFC" w:rsidRPr="000E1DFC">
        <w:rPr>
          <w:b/>
          <w:lang w:eastAsia="ko-KR"/>
        </w:rPr>
        <w:t xml:space="preserve">The other types of </w:t>
      </w:r>
      <w:proofErr w:type="spellStart"/>
      <w:r w:rsidR="00B96A18" w:rsidRPr="00B96A18">
        <w:rPr>
          <w:b/>
          <w:lang w:eastAsia="ko-KR"/>
        </w:rPr>
        <w:t>gPTP</w:t>
      </w:r>
      <w:proofErr w:type="spellEnd"/>
      <w:r w:rsidR="00B96A18" w:rsidRPr="00B96A18">
        <w:rPr>
          <w:b/>
          <w:lang w:eastAsia="ko-KR"/>
        </w:rPr>
        <w:t xml:space="preserve"> </w:t>
      </w:r>
      <w:r w:rsidR="000E1DFC" w:rsidRPr="000E1DFC">
        <w:rPr>
          <w:b/>
          <w:lang w:eastAsia="ko-KR"/>
        </w:rPr>
        <w:t>messages need not.</w:t>
      </w:r>
    </w:p>
    <w:p w14:paraId="6C3A22E4" w14:textId="77777777" w:rsidR="00864298" w:rsidRDefault="00864298" w:rsidP="00864298">
      <w:pPr>
        <w:rPr>
          <w:b/>
          <w:lang w:eastAsia="ko-KR"/>
        </w:rPr>
      </w:pPr>
    </w:p>
    <w:p w14:paraId="240CD14F" w14:textId="1183079D" w:rsidR="00864298" w:rsidRDefault="00864298" w:rsidP="00864298">
      <w:pPr>
        <w:rPr>
          <w:b/>
          <w:lang w:val="en-US" w:eastAsia="ko-KR"/>
        </w:rPr>
      </w:pPr>
      <w:proofErr w:type="gramStart"/>
      <w:r>
        <w:rPr>
          <w:rFonts w:hint="eastAsia"/>
          <w:b/>
          <w:lang w:val="en-US" w:eastAsia="ko-KR"/>
        </w:rPr>
        <w:t>Proposal 4</w:t>
      </w:r>
      <w:r w:rsidRPr="00DC6161">
        <w:rPr>
          <w:rFonts w:hint="eastAsia"/>
          <w:b/>
          <w:lang w:val="en-US" w:eastAsia="ko-KR"/>
        </w:rPr>
        <w:t>.</w:t>
      </w:r>
      <w:proofErr w:type="gramEnd"/>
      <w:r w:rsidRPr="00DC6161">
        <w:rPr>
          <w:rFonts w:hint="eastAsia"/>
          <w:b/>
          <w:lang w:val="en-US" w:eastAsia="ko-KR"/>
        </w:rPr>
        <w:t xml:space="preserve"> </w:t>
      </w:r>
      <w:r w:rsidRPr="00613B9C">
        <w:rPr>
          <w:b/>
          <w:lang w:val="en-US" w:eastAsia="ko-KR"/>
        </w:rPr>
        <w:t xml:space="preserve">Update 23.501 </w:t>
      </w:r>
      <w:r w:rsidR="00742CB0">
        <w:rPr>
          <w:rFonts w:hint="eastAsia"/>
          <w:b/>
          <w:lang w:val="en-US" w:eastAsia="ko-KR"/>
        </w:rPr>
        <w:t xml:space="preserve">5.27.1 </w:t>
      </w:r>
      <w:proofErr w:type="gramStart"/>
      <w:r w:rsidR="00742CB0">
        <w:rPr>
          <w:rFonts w:hint="eastAsia"/>
          <w:b/>
          <w:lang w:val="en-US" w:eastAsia="ko-KR"/>
        </w:rPr>
        <w:t>clause</w:t>
      </w:r>
      <w:proofErr w:type="gramEnd"/>
      <w:r w:rsidRPr="00613B9C">
        <w:rPr>
          <w:b/>
          <w:lang w:val="en-US" w:eastAsia="ko-KR"/>
        </w:rPr>
        <w:t xml:space="preserve"> by removing the </w:t>
      </w:r>
      <w:r>
        <w:rPr>
          <w:rFonts w:hint="eastAsia"/>
          <w:b/>
          <w:lang w:val="en-US" w:eastAsia="ko-KR"/>
        </w:rPr>
        <w:t xml:space="preserve">following </w:t>
      </w:r>
      <w:r w:rsidRPr="00613B9C">
        <w:rPr>
          <w:b/>
          <w:lang w:val="en-US" w:eastAsia="ko-KR"/>
        </w:rPr>
        <w:t>Editor’s Note</w:t>
      </w:r>
      <w:r>
        <w:rPr>
          <w:rFonts w:hint="eastAsia"/>
          <w:b/>
          <w:lang w:val="en-US" w:eastAsia="ko-KR"/>
        </w:rPr>
        <w:t xml:space="preserve"> </w:t>
      </w:r>
      <w:r w:rsidRPr="00613B9C">
        <w:rPr>
          <w:b/>
          <w:lang w:val="en-US" w:eastAsia="ko-KR"/>
        </w:rPr>
        <w:t>according to observation</w:t>
      </w:r>
      <w:r>
        <w:rPr>
          <w:rFonts w:hint="eastAsia"/>
          <w:b/>
          <w:lang w:val="en-US" w:eastAsia="ko-KR"/>
        </w:rPr>
        <w:t>s</w:t>
      </w:r>
      <w:r w:rsidRPr="00613B9C">
        <w:rPr>
          <w:b/>
          <w:lang w:val="en-US" w:eastAsia="ko-KR"/>
        </w:rPr>
        <w:t xml:space="preserve"> </w:t>
      </w:r>
      <w:r w:rsidR="00F70476">
        <w:rPr>
          <w:rFonts w:hint="eastAsia"/>
          <w:b/>
          <w:lang w:val="en-US" w:eastAsia="ko-KR"/>
        </w:rPr>
        <w:t>1</w:t>
      </w:r>
      <w:r w:rsidR="0092214B">
        <w:rPr>
          <w:rFonts w:hint="eastAsia"/>
          <w:b/>
          <w:lang w:val="en-US" w:eastAsia="ko-KR"/>
        </w:rPr>
        <w:t xml:space="preserve"> through </w:t>
      </w:r>
      <w:r w:rsidR="00F70476">
        <w:rPr>
          <w:rFonts w:hint="eastAsia"/>
          <w:b/>
          <w:lang w:val="en-US" w:eastAsia="ko-KR"/>
        </w:rPr>
        <w:t>8</w:t>
      </w:r>
      <w:r w:rsidR="0092214B">
        <w:rPr>
          <w:rFonts w:hint="eastAsia"/>
          <w:b/>
          <w:lang w:val="en-US" w:eastAsia="ko-KR"/>
        </w:rPr>
        <w:t xml:space="preserve"> and to add descriptions on the UL </w:t>
      </w:r>
      <w:r w:rsidR="00F70476">
        <w:rPr>
          <w:rFonts w:hint="eastAsia"/>
          <w:b/>
          <w:lang w:val="en-US" w:eastAsia="ko-KR"/>
        </w:rPr>
        <w:t>synchronization</w:t>
      </w:r>
      <w:r w:rsidR="00623E01">
        <w:rPr>
          <w:rFonts w:hint="eastAsia"/>
          <w:b/>
          <w:lang w:val="en-US" w:eastAsia="ko-KR"/>
        </w:rPr>
        <w:t xml:space="preserve"> according to observation 8</w:t>
      </w:r>
      <w:r w:rsidR="0092214B">
        <w:rPr>
          <w:rFonts w:hint="eastAsia"/>
          <w:b/>
          <w:lang w:val="en-US" w:eastAsia="ko-KR"/>
        </w:rPr>
        <w:t>.</w:t>
      </w:r>
    </w:p>
    <w:p w14:paraId="084DC294" w14:textId="16B3D8A8" w:rsidR="00864298" w:rsidRDefault="000E1DFC" w:rsidP="00864298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Delete </w:t>
      </w:r>
      <w:r w:rsidR="00864298" w:rsidRPr="008305F3">
        <w:rPr>
          <w:b/>
          <w:lang w:eastAsia="ko-KR"/>
        </w:rPr>
        <w:t>E</w:t>
      </w:r>
      <w:r>
        <w:rPr>
          <w:rFonts w:hint="eastAsia"/>
          <w:b/>
          <w:lang w:eastAsia="ko-KR"/>
        </w:rPr>
        <w:t>.N.</w:t>
      </w:r>
      <w:r w:rsidR="00864298" w:rsidRPr="008305F3">
        <w:rPr>
          <w:b/>
          <w:lang w:eastAsia="ko-KR"/>
        </w:rPr>
        <w:t>:</w:t>
      </w:r>
      <w:r w:rsidR="00864298" w:rsidRPr="008305F3">
        <w:rPr>
          <w:b/>
          <w:lang w:eastAsia="ko-KR"/>
        </w:rPr>
        <w:tab/>
      </w:r>
      <w:r w:rsidR="00864298">
        <w:rPr>
          <w:rFonts w:hint="eastAsia"/>
          <w:b/>
          <w:lang w:eastAsia="ko-KR"/>
        </w:rPr>
        <w:t xml:space="preserve"> </w:t>
      </w:r>
      <w:r w:rsidR="00864298" w:rsidRPr="008305F3">
        <w:rPr>
          <w:b/>
          <w:lang w:eastAsia="ko-KR"/>
        </w:rPr>
        <w:t xml:space="preserve">The support of one </w:t>
      </w:r>
      <w:r w:rsidR="00AF70F6">
        <w:rPr>
          <w:b/>
          <w:lang w:eastAsia="ko-KR"/>
        </w:rPr>
        <w:t>step and two step sync operatio</w:t>
      </w:r>
      <w:r w:rsidR="00F70476">
        <w:rPr>
          <w:rFonts w:hint="eastAsia"/>
          <w:b/>
          <w:lang w:eastAsia="ko-KR"/>
        </w:rPr>
        <w:t>n</w:t>
      </w:r>
      <w:r w:rsidR="00864298" w:rsidRPr="008305F3">
        <w:rPr>
          <w:b/>
          <w:lang w:eastAsia="ko-KR"/>
        </w:rPr>
        <w:t xml:space="preserve"> at NW-TT output interfaces (towards TSN) is according to 802.1AS. How the information carried inside 5G system is FFS.</w:t>
      </w:r>
    </w:p>
    <w:p w14:paraId="49923C73" w14:textId="59FDC7DA" w:rsidR="000E1DFC" w:rsidRPr="00C225E9" w:rsidRDefault="00284F15" w:rsidP="00864298">
      <w:pPr>
        <w:pStyle w:val="ab"/>
        <w:numPr>
          <w:ilvl w:val="0"/>
          <w:numId w:val="6"/>
        </w:numPr>
        <w:ind w:firstLineChars="0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Add </w:t>
      </w:r>
      <w:r w:rsidR="000E1DFC">
        <w:rPr>
          <w:rFonts w:hint="eastAsia"/>
          <w:b/>
          <w:lang w:eastAsia="ko-KR"/>
        </w:rPr>
        <w:t xml:space="preserve">Descriptions: </w:t>
      </w:r>
      <w:r w:rsidR="00C300E9">
        <w:rPr>
          <w:rFonts w:hint="eastAsia"/>
          <w:b/>
          <w:lang w:eastAsia="ko-KR"/>
        </w:rPr>
        <w:t xml:space="preserve">For the Uplink, the </w:t>
      </w:r>
      <w:r w:rsidR="00C300E9">
        <w:rPr>
          <w:b/>
          <w:lang w:eastAsia="ko-KR"/>
        </w:rPr>
        <w:t>procedure is</w:t>
      </w:r>
      <w:r w:rsidR="00C300E9">
        <w:rPr>
          <w:rFonts w:hint="eastAsia"/>
          <w:b/>
          <w:lang w:eastAsia="ko-KR"/>
        </w:rPr>
        <w:t xml:space="preserve"> </w:t>
      </w:r>
      <w:r w:rsidR="00C300E9">
        <w:rPr>
          <w:b/>
          <w:lang w:eastAsia="ko-KR"/>
        </w:rPr>
        <w:t>similar</w:t>
      </w:r>
      <w:r w:rsidR="00C300E9">
        <w:rPr>
          <w:rFonts w:hint="eastAsia"/>
          <w:b/>
          <w:lang w:eastAsia="ko-KR"/>
        </w:rPr>
        <w:t xml:space="preserve"> to that for the Downlink.</w:t>
      </w:r>
    </w:p>
    <w:p w14:paraId="29FDCA7C" w14:textId="77777777" w:rsidR="00864298" w:rsidRPr="00864298" w:rsidRDefault="00864298" w:rsidP="00864298">
      <w:pPr>
        <w:rPr>
          <w:b/>
          <w:lang w:eastAsia="ko-KR"/>
        </w:rPr>
      </w:pPr>
    </w:p>
    <w:sectPr w:rsidR="00864298" w:rsidRPr="00864298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46304" w14:textId="77777777" w:rsidR="00260A55" w:rsidRDefault="00260A55">
      <w:r>
        <w:separator/>
      </w:r>
    </w:p>
  </w:endnote>
  <w:endnote w:type="continuationSeparator" w:id="0">
    <w:p w14:paraId="7E589625" w14:textId="77777777" w:rsidR="00260A55" w:rsidRDefault="00260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ECCE5" w14:textId="77777777" w:rsidR="00260A55" w:rsidRDefault="00260A55">
      <w:r>
        <w:separator/>
      </w:r>
    </w:p>
  </w:footnote>
  <w:footnote w:type="continuationSeparator" w:id="0">
    <w:p w14:paraId="718F8E57" w14:textId="77777777" w:rsidR="00260A55" w:rsidRDefault="00260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742CB0">
      <w:rPr>
        <w:rFonts w:ascii="Arial" w:hAnsi="Arial" w:cs="Arial"/>
        <w:b/>
        <w:bCs/>
        <w:noProof/>
        <w:sz w:val="18"/>
      </w:rPr>
      <w:t>3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22B9E"/>
    <w:multiLevelType w:val="hybridMultilevel"/>
    <w:tmpl w:val="0B1CA214"/>
    <w:lvl w:ilvl="0" w:tplc="42B20D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F2FB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366E69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603B9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맑은 고딕" w:hAnsi="맑은 고딕" w:hint="default"/>
      </w:rPr>
    </w:lvl>
    <w:lvl w:ilvl="4" w:tplc="650E30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06EC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00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EBA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ED3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485E76"/>
    <w:multiLevelType w:val="hybridMultilevel"/>
    <w:tmpl w:val="4348B5D0"/>
    <w:lvl w:ilvl="0" w:tplc="728E0B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D6FE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맑은 고딕" w:hAnsi="맑은 고딕" w:hint="default"/>
      </w:rPr>
    </w:lvl>
    <w:lvl w:ilvl="2" w:tplc="568EFF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469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D648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56D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2EE3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76DD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CCD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FF445D"/>
    <w:multiLevelType w:val="hybridMultilevel"/>
    <w:tmpl w:val="8E6E98D2"/>
    <w:lvl w:ilvl="0" w:tplc="5ED6CC6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2A05769"/>
    <w:multiLevelType w:val="hybridMultilevel"/>
    <w:tmpl w:val="9752A3D0"/>
    <w:lvl w:ilvl="0" w:tplc="8604E4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>
    <w:nsid w:val="76D524CA"/>
    <w:multiLevelType w:val="hybridMultilevel"/>
    <w:tmpl w:val="7EBC61BA"/>
    <w:lvl w:ilvl="0" w:tplc="BC8E202C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E235195"/>
    <w:multiLevelType w:val="hybridMultilevel"/>
    <w:tmpl w:val="1602C4F6"/>
    <w:lvl w:ilvl="0" w:tplc="99E0CDE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0D84A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hAnsi="맑은 고딕" w:hint="default"/>
      </w:rPr>
    </w:lvl>
    <w:lvl w:ilvl="2" w:tplc="36A60A7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B902EA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hAnsi="맑은 고딕" w:hint="default"/>
      </w:rPr>
    </w:lvl>
    <w:lvl w:ilvl="4" w:tplc="384E619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8B4DEA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8AA1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AEA10E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10602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D0A"/>
    <w:rsid w:val="00003B3D"/>
    <w:rsid w:val="00006EC1"/>
    <w:rsid w:val="000118BC"/>
    <w:rsid w:val="0001303C"/>
    <w:rsid w:val="000136D9"/>
    <w:rsid w:val="000166EE"/>
    <w:rsid w:val="000169D8"/>
    <w:rsid w:val="000176EA"/>
    <w:rsid w:val="00022B68"/>
    <w:rsid w:val="00030C1E"/>
    <w:rsid w:val="00033397"/>
    <w:rsid w:val="00035443"/>
    <w:rsid w:val="000362F1"/>
    <w:rsid w:val="00036CDB"/>
    <w:rsid w:val="0003726A"/>
    <w:rsid w:val="000375AA"/>
    <w:rsid w:val="00037935"/>
    <w:rsid w:val="00037A48"/>
    <w:rsid w:val="00040095"/>
    <w:rsid w:val="00040C93"/>
    <w:rsid w:val="00040CDB"/>
    <w:rsid w:val="00041B0F"/>
    <w:rsid w:val="0004304F"/>
    <w:rsid w:val="000449DF"/>
    <w:rsid w:val="00045622"/>
    <w:rsid w:val="000475A6"/>
    <w:rsid w:val="00047FE4"/>
    <w:rsid w:val="0005041D"/>
    <w:rsid w:val="000507F5"/>
    <w:rsid w:val="00051834"/>
    <w:rsid w:val="00052983"/>
    <w:rsid w:val="0005556A"/>
    <w:rsid w:val="00055D0C"/>
    <w:rsid w:val="00056548"/>
    <w:rsid w:val="000570FB"/>
    <w:rsid w:val="00060664"/>
    <w:rsid w:val="000611FD"/>
    <w:rsid w:val="0006127E"/>
    <w:rsid w:val="0006154C"/>
    <w:rsid w:val="00061C72"/>
    <w:rsid w:val="000626B2"/>
    <w:rsid w:val="00063F11"/>
    <w:rsid w:val="00064F7F"/>
    <w:rsid w:val="00070F0D"/>
    <w:rsid w:val="000721C9"/>
    <w:rsid w:val="00074819"/>
    <w:rsid w:val="00075C00"/>
    <w:rsid w:val="00080512"/>
    <w:rsid w:val="00083494"/>
    <w:rsid w:val="00084C23"/>
    <w:rsid w:val="00085399"/>
    <w:rsid w:val="0008599C"/>
    <w:rsid w:val="00085C18"/>
    <w:rsid w:val="00087114"/>
    <w:rsid w:val="00090CBD"/>
    <w:rsid w:val="00090FD3"/>
    <w:rsid w:val="0009326C"/>
    <w:rsid w:val="00095D2F"/>
    <w:rsid w:val="000961A9"/>
    <w:rsid w:val="00096A88"/>
    <w:rsid w:val="00097AF6"/>
    <w:rsid w:val="000A19AB"/>
    <w:rsid w:val="000A2A34"/>
    <w:rsid w:val="000A389C"/>
    <w:rsid w:val="000A4C4E"/>
    <w:rsid w:val="000A6524"/>
    <w:rsid w:val="000A7326"/>
    <w:rsid w:val="000A74B9"/>
    <w:rsid w:val="000B015E"/>
    <w:rsid w:val="000B01F4"/>
    <w:rsid w:val="000B1CB4"/>
    <w:rsid w:val="000B45D9"/>
    <w:rsid w:val="000B7133"/>
    <w:rsid w:val="000B7BA3"/>
    <w:rsid w:val="000C2D8C"/>
    <w:rsid w:val="000C6411"/>
    <w:rsid w:val="000D0BDB"/>
    <w:rsid w:val="000D1947"/>
    <w:rsid w:val="000D2234"/>
    <w:rsid w:val="000D2E7C"/>
    <w:rsid w:val="000D5018"/>
    <w:rsid w:val="000D50D6"/>
    <w:rsid w:val="000D54E5"/>
    <w:rsid w:val="000D58AB"/>
    <w:rsid w:val="000D67D2"/>
    <w:rsid w:val="000D7B8F"/>
    <w:rsid w:val="000E0177"/>
    <w:rsid w:val="000E0934"/>
    <w:rsid w:val="000E0975"/>
    <w:rsid w:val="000E0CFD"/>
    <w:rsid w:val="000E135B"/>
    <w:rsid w:val="000E1DFC"/>
    <w:rsid w:val="000E3762"/>
    <w:rsid w:val="000E5D1C"/>
    <w:rsid w:val="000F0EA3"/>
    <w:rsid w:val="000F10C1"/>
    <w:rsid w:val="000F327B"/>
    <w:rsid w:val="000F6AFE"/>
    <w:rsid w:val="000F6FCD"/>
    <w:rsid w:val="00100698"/>
    <w:rsid w:val="00101388"/>
    <w:rsid w:val="0010169C"/>
    <w:rsid w:val="00101A6B"/>
    <w:rsid w:val="001024AA"/>
    <w:rsid w:val="001039DB"/>
    <w:rsid w:val="00104976"/>
    <w:rsid w:val="00105019"/>
    <w:rsid w:val="001060F7"/>
    <w:rsid w:val="00111B5D"/>
    <w:rsid w:val="0011477D"/>
    <w:rsid w:val="0011681D"/>
    <w:rsid w:val="0012047B"/>
    <w:rsid w:val="00121F35"/>
    <w:rsid w:val="00122506"/>
    <w:rsid w:val="001225BE"/>
    <w:rsid w:val="00125B56"/>
    <w:rsid w:val="00125C1D"/>
    <w:rsid w:val="001274D5"/>
    <w:rsid w:val="00130D70"/>
    <w:rsid w:val="00130DCC"/>
    <w:rsid w:val="00131683"/>
    <w:rsid w:val="0013295F"/>
    <w:rsid w:val="00137FED"/>
    <w:rsid w:val="00140B36"/>
    <w:rsid w:val="001418C5"/>
    <w:rsid w:val="0014284B"/>
    <w:rsid w:val="00142DE4"/>
    <w:rsid w:val="001430FD"/>
    <w:rsid w:val="00143B73"/>
    <w:rsid w:val="001440C5"/>
    <w:rsid w:val="001443D3"/>
    <w:rsid w:val="001473EE"/>
    <w:rsid w:val="0014783D"/>
    <w:rsid w:val="00147F0A"/>
    <w:rsid w:val="00150D36"/>
    <w:rsid w:val="00151B48"/>
    <w:rsid w:val="00151F51"/>
    <w:rsid w:val="00153AC2"/>
    <w:rsid w:val="001540FE"/>
    <w:rsid w:val="001547CD"/>
    <w:rsid w:val="00154932"/>
    <w:rsid w:val="00154CF7"/>
    <w:rsid w:val="00154E1B"/>
    <w:rsid w:val="00157011"/>
    <w:rsid w:val="0015720F"/>
    <w:rsid w:val="00160704"/>
    <w:rsid w:val="0016301D"/>
    <w:rsid w:val="0016411F"/>
    <w:rsid w:val="00166A72"/>
    <w:rsid w:val="00166C48"/>
    <w:rsid w:val="00170C55"/>
    <w:rsid w:val="00171C9F"/>
    <w:rsid w:val="00172EB7"/>
    <w:rsid w:val="00173528"/>
    <w:rsid w:val="001744C6"/>
    <w:rsid w:val="00174BC6"/>
    <w:rsid w:val="00176E9B"/>
    <w:rsid w:val="0018021E"/>
    <w:rsid w:val="001819A6"/>
    <w:rsid w:val="0018344A"/>
    <w:rsid w:val="001865A9"/>
    <w:rsid w:val="00187051"/>
    <w:rsid w:val="00187C8A"/>
    <w:rsid w:val="00190783"/>
    <w:rsid w:val="00190A37"/>
    <w:rsid w:val="00192289"/>
    <w:rsid w:val="00193C8E"/>
    <w:rsid w:val="001962D5"/>
    <w:rsid w:val="00196CEB"/>
    <w:rsid w:val="001A0A09"/>
    <w:rsid w:val="001A34E9"/>
    <w:rsid w:val="001A455A"/>
    <w:rsid w:val="001A5F77"/>
    <w:rsid w:val="001A6E3F"/>
    <w:rsid w:val="001B119B"/>
    <w:rsid w:val="001B1673"/>
    <w:rsid w:val="001B2012"/>
    <w:rsid w:val="001B4072"/>
    <w:rsid w:val="001B541E"/>
    <w:rsid w:val="001B763D"/>
    <w:rsid w:val="001C0F4B"/>
    <w:rsid w:val="001C3C55"/>
    <w:rsid w:val="001C462E"/>
    <w:rsid w:val="001C4B44"/>
    <w:rsid w:val="001C65F7"/>
    <w:rsid w:val="001D483D"/>
    <w:rsid w:val="001D7C06"/>
    <w:rsid w:val="001D7C47"/>
    <w:rsid w:val="001D7F37"/>
    <w:rsid w:val="001E1050"/>
    <w:rsid w:val="001E13D2"/>
    <w:rsid w:val="001E2EA2"/>
    <w:rsid w:val="001E4BB6"/>
    <w:rsid w:val="001E5380"/>
    <w:rsid w:val="001E7C41"/>
    <w:rsid w:val="001F088C"/>
    <w:rsid w:val="001F168B"/>
    <w:rsid w:val="001F25F2"/>
    <w:rsid w:val="001F36FD"/>
    <w:rsid w:val="001F44F8"/>
    <w:rsid w:val="001F4C8D"/>
    <w:rsid w:val="001F58D9"/>
    <w:rsid w:val="001F59DE"/>
    <w:rsid w:val="0020006D"/>
    <w:rsid w:val="002002EA"/>
    <w:rsid w:val="00200431"/>
    <w:rsid w:val="0020276E"/>
    <w:rsid w:val="00207BB6"/>
    <w:rsid w:val="00210557"/>
    <w:rsid w:val="00210B15"/>
    <w:rsid w:val="0021197A"/>
    <w:rsid w:val="00212729"/>
    <w:rsid w:val="00212F9F"/>
    <w:rsid w:val="00213A81"/>
    <w:rsid w:val="00213FF8"/>
    <w:rsid w:val="002144DA"/>
    <w:rsid w:val="00214B35"/>
    <w:rsid w:val="002151C9"/>
    <w:rsid w:val="00215C06"/>
    <w:rsid w:val="00215EF8"/>
    <w:rsid w:val="00216F9F"/>
    <w:rsid w:val="0021749C"/>
    <w:rsid w:val="00217B73"/>
    <w:rsid w:val="002210E6"/>
    <w:rsid w:val="00221A24"/>
    <w:rsid w:val="002224E3"/>
    <w:rsid w:val="00222932"/>
    <w:rsid w:val="00223418"/>
    <w:rsid w:val="00223C9B"/>
    <w:rsid w:val="002263DA"/>
    <w:rsid w:val="002268C5"/>
    <w:rsid w:val="0022788F"/>
    <w:rsid w:val="00227E11"/>
    <w:rsid w:val="0023023B"/>
    <w:rsid w:val="002347A2"/>
    <w:rsid w:val="002355AB"/>
    <w:rsid w:val="002408B0"/>
    <w:rsid w:val="00241E13"/>
    <w:rsid w:val="00241E32"/>
    <w:rsid w:val="002443DA"/>
    <w:rsid w:val="00250074"/>
    <w:rsid w:val="0025037F"/>
    <w:rsid w:val="002539DE"/>
    <w:rsid w:val="0025501D"/>
    <w:rsid w:val="002551EE"/>
    <w:rsid w:val="00255B60"/>
    <w:rsid w:val="002566E2"/>
    <w:rsid w:val="00256FA6"/>
    <w:rsid w:val="00260A55"/>
    <w:rsid w:val="00260E19"/>
    <w:rsid w:val="002614EF"/>
    <w:rsid w:val="00261D31"/>
    <w:rsid w:val="00263D6A"/>
    <w:rsid w:val="00270175"/>
    <w:rsid w:val="00271E3A"/>
    <w:rsid w:val="00272E9A"/>
    <w:rsid w:val="00273F9C"/>
    <w:rsid w:val="0028002A"/>
    <w:rsid w:val="0028108C"/>
    <w:rsid w:val="00281279"/>
    <w:rsid w:val="002829E2"/>
    <w:rsid w:val="00283771"/>
    <w:rsid w:val="00283ADA"/>
    <w:rsid w:val="00283F28"/>
    <w:rsid w:val="00284625"/>
    <w:rsid w:val="00284B0A"/>
    <w:rsid w:val="00284F15"/>
    <w:rsid w:val="00285765"/>
    <w:rsid w:val="00286339"/>
    <w:rsid w:val="002872D3"/>
    <w:rsid w:val="00290119"/>
    <w:rsid w:val="0029044C"/>
    <w:rsid w:val="002930BA"/>
    <w:rsid w:val="00293B2D"/>
    <w:rsid w:val="00293BD9"/>
    <w:rsid w:val="002953D5"/>
    <w:rsid w:val="002A0A82"/>
    <w:rsid w:val="002A3749"/>
    <w:rsid w:val="002A452B"/>
    <w:rsid w:val="002A4ECB"/>
    <w:rsid w:val="002A6B19"/>
    <w:rsid w:val="002A6E1A"/>
    <w:rsid w:val="002A78CD"/>
    <w:rsid w:val="002B1806"/>
    <w:rsid w:val="002B2235"/>
    <w:rsid w:val="002B2EEA"/>
    <w:rsid w:val="002B319A"/>
    <w:rsid w:val="002B35D8"/>
    <w:rsid w:val="002B4351"/>
    <w:rsid w:val="002B4721"/>
    <w:rsid w:val="002B4EB6"/>
    <w:rsid w:val="002B5551"/>
    <w:rsid w:val="002B5D26"/>
    <w:rsid w:val="002B63D2"/>
    <w:rsid w:val="002B71FC"/>
    <w:rsid w:val="002C098E"/>
    <w:rsid w:val="002C1181"/>
    <w:rsid w:val="002C1939"/>
    <w:rsid w:val="002C21C8"/>
    <w:rsid w:val="002C485D"/>
    <w:rsid w:val="002C6577"/>
    <w:rsid w:val="002C719D"/>
    <w:rsid w:val="002C77C3"/>
    <w:rsid w:val="002D12F7"/>
    <w:rsid w:val="002D197E"/>
    <w:rsid w:val="002D1CEB"/>
    <w:rsid w:val="002D2D96"/>
    <w:rsid w:val="002D497A"/>
    <w:rsid w:val="002D65E0"/>
    <w:rsid w:val="002D6B07"/>
    <w:rsid w:val="002D6D4A"/>
    <w:rsid w:val="002D7C31"/>
    <w:rsid w:val="002D7CC8"/>
    <w:rsid w:val="002E025A"/>
    <w:rsid w:val="002E306C"/>
    <w:rsid w:val="002E3241"/>
    <w:rsid w:val="002E4398"/>
    <w:rsid w:val="002E5990"/>
    <w:rsid w:val="002E74D8"/>
    <w:rsid w:val="002F0ACE"/>
    <w:rsid w:val="002F2107"/>
    <w:rsid w:val="002F474B"/>
    <w:rsid w:val="002F6D03"/>
    <w:rsid w:val="002F7861"/>
    <w:rsid w:val="00300BDF"/>
    <w:rsid w:val="003021E8"/>
    <w:rsid w:val="00302730"/>
    <w:rsid w:val="00310D08"/>
    <w:rsid w:val="0031147E"/>
    <w:rsid w:val="003121B5"/>
    <w:rsid w:val="003128B7"/>
    <w:rsid w:val="00312DF0"/>
    <w:rsid w:val="0031317F"/>
    <w:rsid w:val="00314771"/>
    <w:rsid w:val="003150AA"/>
    <w:rsid w:val="003172DC"/>
    <w:rsid w:val="0031732B"/>
    <w:rsid w:val="0032091F"/>
    <w:rsid w:val="0032294B"/>
    <w:rsid w:val="00323086"/>
    <w:rsid w:val="00323202"/>
    <w:rsid w:val="00324297"/>
    <w:rsid w:val="0032637A"/>
    <w:rsid w:val="003263B3"/>
    <w:rsid w:val="0032676F"/>
    <w:rsid w:val="00326D46"/>
    <w:rsid w:val="00327E17"/>
    <w:rsid w:val="003316D5"/>
    <w:rsid w:val="00332222"/>
    <w:rsid w:val="00334120"/>
    <w:rsid w:val="00335157"/>
    <w:rsid w:val="00335429"/>
    <w:rsid w:val="00336060"/>
    <w:rsid w:val="00336800"/>
    <w:rsid w:val="00336AF2"/>
    <w:rsid w:val="00342FA9"/>
    <w:rsid w:val="00344F3D"/>
    <w:rsid w:val="0034530F"/>
    <w:rsid w:val="00346B6B"/>
    <w:rsid w:val="00347144"/>
    <w:rsid w:val="003505BF"/>
    <w:rsid w:val="0035088B"/>
    <w:rsid w:val="00350A91"/>
    <w:rsid w:val="003513AC"/>
    <w:rsid w:val="00352E43"/>
    <w:rsid w:val="00353130"/>
    <w:rsid w:val="003543B8"/>
    <w:rsid w:val="0035462D"/>
    <w:rsid w:val="00354EE7"/>
    <w:rsid w:val="00356B01"/>
    <w:rsid w:val="0035750D"/>
    <w:rsid w:val="00357797"/>
    <w:rsid w:val="00361DCC"/>
    <w:rsid w:val="00362438"/>
    <w:rsid w:val="00363070"/>
    <w:rsid w:val="00363854"/>
    <w:rsid w:val="00363A5D"/>
    <w:rsid w:val="003645B6"/>
    <w:rsid w:val="00365C4D"/>
    <w:rsid w:val="00365E28"/>
    <w:rsid w:val="003670C4"/>
    <w:rsid w:val="0036715D"/>
    <w:rsid w:val="00367CCB"/>
    <w:rsid w:val="003709F6"/>
    <w:rsid w:val="003727DC"/>
    <w:rsid w:val="00373208"/>
    <w:rsid w:val="0037342F"/>
    <w:rsid w:val="003735CB"/>
    <w:rsid w:val="00374380"/>
    <w:rsid w:val="00376047"/>
    <w:rsid w:val="00377C0C"/>
    <w:rsid w:val="00382775"/>
    <w:rsid w:val="00385256"/>
    <w:rsid w:val="00386DB2"/>
    <w:rsid w:val="00390DF9"/>
    <w:rsid w:val="00393040"/>
    <w:rsid w:val="0039339B"/>
    <w:rsid w:val="00396B05"/>
    <w:rsid w:val="003A08A4"/>
    <w:rsid w:val="003A31B0"/>
    <w:rsid w:val="003A4C1A"/>
    <w:rsid w:val="003A4FBD"/>
    <w:rsid w:val="003A6CA4"/>
    <w:rsid w:val="003B111B"/>
    <w:rsid w:val="003B11F3"/>
    <w:rsid w:val="003B39E5"/>
    <w:rsid w:val="003B47DF"/>
    <w:rsid w:val="003C0ABD"/>
    <w:rsid w:val="003C105E"/>
    <w:rsid w:val="003C1353"/>
    <w:rsid w:val="003C3971"/>
    <w:rsid w:val="003C4B75"/>
    <w:rsid w:val="003C57C1"/>
    <w:rsid w:val="003C5A6A"/>
    <w:rsid w:val="003D007E"/>
    <w:rsid w:val="003D07C8"/>
    <w:rsid w:val="003D0ED9"/>
    <w:rsid w:val="003D1514"/>
    <w:rsid w:val="003D1E45"/>
    <w:rsid w:val="003D35AC"/>
    <w:rsid w:val="003D3AF9"/>
    <w:rsid w:val="003D3EB0"/>
    <w:rsid w:val="003D44AB"/>
    <w:rsid w:val="003D4788"/>
    <w:rsid w:val="003D549F"/>
    <w:rsid w:val="003D588B"/>
    <w:rsid w:val="003D7AAB"/>
    <w:rsid w:val="003E0754"/>
    <w:rsid w:val="003E0C40"/>
    <w:rsid w:val="003E0EFE"/>
    <w:rsid w:val="003E25CF"/>
    <w:rsid w:val="003E28EB"/>
    <w:rsid w:val="003E3882"/>
    <w:rsid w:val="003E758F"/>
    <w:rsid w:val="003F00A1"/>
    <w:rsid w:val="003F030D"/>
    <w:rsid w:val="003F1095"/>
    <w:rsid w:val="003F1F5E"/>
    <w:rsid w:val="003F3471"/>
    <w:rsid w:val="003F4ABB"/>
    <w:rsid w:val="003F7266"/>
    <w:rsid w:val="0040104B"/>
    <w:rsid w:val="00403679"/>
    <w:rsid w:val="00404163"/>
    <w:rsid w:val="00407A2B"/>
    <w:rsid w:val="004107A0"/>
    <w:rsid w:val="00410E8F"/>
    <w:rsid w:val="004110FC"/>
    <w:rsid w:val="00412A79"/>
    <w:rsid w:val="004133B7"/>
    <w:rsid w:val="004152E2"/>
    <w:rsid w:val="00420235"/>
    <w:rsid w:val="00420849"/>
    <w:rsid w:val="00421D7F"/>
    <w:rsid w:val="004238B9"/>
    <w:rsid w:val="00424660"/>
    <w:rsid w:val="00426F90"/>
    <w:rsid w:val="00433C72"/>
    <w:rsid w:val="00434E7C"/>
    <w:rsid w:val="00435AF4"/>
    <w:rsid w:val="00435C87"/>
    <w:rsid w:val="00437433"/>
    <w:rsid w:val="00437687"/>
    <w:rsid w:val="00437B7C"/>
    <w:rsid w:val="00445391"/>
    <w:rsid w:val="00450F2A"/>
    <w:rsid w:val="00451805"/>
    <w:rsid w:val="00451A1E"/>
    <w:rsid w:val="004521B4"/>
    <w:rsid w:val="00452DD9"/>
    <w:rsid w:val="00454578"/>
    <w:rsid w:val="0045601F"/>
    <w:rsid w:val="004607DE"/>
    <w:rsid w:val="0046221C"/>
    <w:rsid w:val="00463A29"/>
    <w:rsid w:val="00464C08"/>
    <w:rsid w:val="00465A14"/>
    <w:rsid w:val="004673E7"/>
    <w:rsid w:val="00471598"/>
    <w:rsid w:val="00472E34"/>
    <w:rsid w:val="004733A8"/>
    <w:rsid w:val="004740E2"/>
    <w:rsid w:val="00475B03"/>
    <w:rsid w:val="0047782F"/>
    <w:rsid w:val="00480307"/>
    <w:rsid w:val="00481106"/>
    <w:rsid w:val="00482113"/>
    <w:rsid w:val="004837B4"/>
    <w:rsid w:val="00487588"/>
    <w:rsid w:val="00487AE0"/>
    <w:rsid w:val="0049103F"/>
    <w:rsid w:val="004931F0"/>
    <w:rsid w:val="00494630"/>
    <w:rsid w:val="0049469A"/>
    <w:rsid w:val="0049553D"/>
    <w:rsid w:val="0049620F"/>
    <w:rsid w:val="00496B24"/>
    <w:rsid w:val="00497607"/>
    <w:rsid w:val="00497927"/>
    <w:rsid w:val="004A0A29"/>
    <w:rsid w:val="004A384A"/>
    <w:rsid w:val="004A3DE6"/>
    <w:rsid w:val="004A47DC"/>
    <w:rsid w:val="004B0B13"/>
    <w:rsid w:val="004B1783"/>
    <w:rsid w:val="004B1978"/>
    <w:rsid w:val="004B5A8D"/>
    <w:rsid w:val="004B5ACC"/>
    <w:rsid w:val="004C06CD"/>
    <w:rsid w:val="004C4B33"/>
    <w:rsid w:val="004C63F9"/>
    <w:rsid w:val="004C647A"/>
    <w:rsid w:val="004C6EAE"/>
    <w:rsid w:val="004C741D"/>
    <w:rsid w:val="004D22AD"/>
    <w:rsid w:val="004D2A5D"/>
    <w:rsid w:val="004D3578"/>
    <w:rsid w:val="004D36FE"/>
    <w:rsid w:val="004D3821"/>
    <w:rsid w:val="004D6110"/>
    <w:rsid w:val="004D7731"/>
    <w:rsid w:val="004D79EA"/>
    <w:rsid w:val="004E0F42"/>
    <w:rsid w:val="004E1427"/>
    <w:rsid w:val="004E1DD7"/>
    <w:rsid w:val="004E213A"/>
    <w:rsid w:val="004E2E8E"/>
    <w:rsid w:val="004E3153"/>
    <w:rsid w:val="004E531E"/>
    <w:rsid w:val="004E5EEF"/>
    <w:rsid w:val="004F4477"/>
    <w:rsid w:val="004F665D"/>
    <w:rsid w:val="004F75CE"/>
    <w:rsid w:val="004F7B84"/>
    <w:rsid w:val="005014EF"/>
    <w:rsid w:val="00501A87"/>
    <w:rsid w:val="005028EF"/>
    <w:rsid w:val="005030A1"/>
    <w:rsid w:val="00503B4C"/>
    <w:rsid w:val="005046FE"/>
    <w:rsid w:val="00506CF5"/>
    <w:rsid w:val="00511EA1"/>
    <w:rsid w:val="00512A78"/>
    <w:rsid w:val="00513BFC"/>
    <w:rsid w:val="00514072"/>
    <w:rsid w:val="00514848"/>
    <w:rsid w:val="005152DC"/>
    <w:rsid w:val="00515326"/>
    <w:rsid w:val="005175F4"/>
    <w:rsid w:val="005177BF"/>
    <w:rsid w:val="00517DFB"/>
    <w:rsid w:val="0052023C"/>
    <w:rsid w:val="00522505"/>
    <w:rsid w:val="00522652"/>
    <w:rsid w:val="005226CC"/>
    <w:rsid w:val="00522A6D"/>
    <w:rsid w:val="00522AEC"/>
    <w:rsid w:val="0052308E"/>
    <w:rsid w:val="005238ED"/>
    <w:rsid w:val="005242A5"/>
    <w:rsid w:val="00524D07"/>
    <w:rsid w:val="00525DFA"/>
    <w:rsid w:val="005270A3"/>
    <w:rsid w:val="00527629"/>
    <w:rsid w:val="0053129E"/>
    <w:rsid w:val="005321DF"/>
    <w:rsid w:val="005323D3"/>
    <w:rsid w:val="00533430"/>
    <w:rsid w:val="00533B64"/>
    <w:rsid w:val="00533C5B"/>
    <w:rsid w:val="00535112"/>
    <w:rsid w:val="00535771"/>
    <w:rsid w:val="005372EE"/>
    <w:rsid w:val="005379E6"/>
    <w:rsid w:val="00540613"/>
    <w:rsid w:val="00540C0C"/>
    <w:rsid w:val="0054202D"/>
    <w:rsid w:val="00543893"/>
    <w:rsid w:val="00543E6C"/>
    <w:rsid w:val="00546351"/>
    <w:rsid w:val="00546373"/>
    <w:rsid w:val="005464F8"/>
    <w:rsid w:val="00546A72"/>
    <w:rsid w:val="00554591"/>
    <w:rsid w:val="005558CF"/>
    <w:rsid w:val="00556B6F"/>
    <w:rsid w:val="00556E73"/>
    <w:rsid w:val="00557B53"/>
    <w:rsid w:val="00561A2C"/>
    <w:rsid w:val="00561D21"/>
    <w:rsid w:val="005625E5"/>
    <w:rsid w:val="00563F06"/>
    <w:rsid w:val="00564A16"/>
    <w:rsid w:val="00565087"/>
    <w:rsid w:val="00565450"/>
    <w:rsid w:val="00565F90"/>
    <w:rsid w:val="0056701E"/>
    <w:rsid w:val="0056733C"/>
    <w:rsid w:val="00567BD9"/>
    <w:rsid w:val="00570323"/>
    <w:rsid w:val="005707A9"/>
    <w:rsid w:val="00575589"/>
    <w:rsid w:val="0057563B"/>
    <w:rsid w:val="00575A05"/>
    <w:rsid w:val="00575B15"/>
    <w:rsid w:val="00575D8F"/>
    <w:rsid w:val="0057795F"/>
    <w:rsid w:val="0058139F"/>
    <w:rsid w:val="00583588"/>
    <w:rsid w:val="00583CD7"/>
    <w:rsid w:val="0058490F"/>
    <w:rsid w:val="00584A60"/>
    <w:rsid w:val="00584E87"/>
    <w:rsid w:val="00585977"/>
    <w:rsid w:val="00586D69"/>
    <w:rsid w:val="00586F44"/>
    <w:rsid w:val="00591E33"/>
    <w:rsid w:val="0059429C"/>
    <w:rsid w:val="00594548"/>
    <w:rsid w:val="00595637"/>
    <w:rsid w:val="005968FE"/>
    <w:rsid w:val="0059780C"/>
    <w:rsid w:val="005A11CC"/>
    <w:rsid w:val="005A24A3"/>
    <w:rsid w:val="005A2811"/>
    <w:rsid w:val="005A2DF8"/>
    <w:rsid w:val="005A3470"/>
    <w:rsid w:val="005A385B"/>
    <w:rsid w:val="005A54ED"/>
    <w:rsid w:val="005A660D"/>
    <w:rsid w:val="005A66CF"/>
    <w:rsid w:val="005A673A"/>
    <w:rsid w:val="005A6942"/>
    <w:rsid w:val="005B173C"/>
    <w:rsid w:val="005B29B0"/>
    <w:rsid w:val="005B3D4E"/>
    <w:rsid w:val="005B40F9"/>
    <w:rsid w:val="005B495B"/>
    <w:rsid w:val="005B5431"/>
    <w:rsid w:val="005B5454"/>
    <w:rsid w:val="005B60A8"/>
    <w:rsid w:val="005B6FA0"/>
    <w:rsid w:val="005C120A"/>
    <w:rsid w:val="005C238B"/>
    <w:rsid w:val="005C30D3"/>
    <w:rsid w:val="005C36A0"/>
    <w:rsid w:val="005C3705"/>
    <w:rsid w:val="005C4A38"/>
    <w:rsid w:val="005C528B"/>
    <w:rsid w:val="005C6120"/>
    <w:rsid w:val="005C6CF6"/>
    <w:rsid w:val="005D09DC"/>
    <w:rsid w:val="005D1896"/>
    <w:rsid w:val="005D1D3C"/>
    <w:rsid w:val="005D1F9E"/>
    <w:rsid w:val="005D2E01"/>
    <w:rsid w:val="005D514D"/>
    <w:rsid w:val="005D546D"/>
    <w:rsid w:val="005D7105"/>
    <w:rsid w:val="005E1EDF"/>
    <w:rsid w:val="005E21AE"/>
    <w:rsid w:val="005E22CB"/>
    <w:rsid w:val="005E3F7E"/>
    <w:rsid w:val="005E4E17"/>
    <w:rsid w:val="005E5115"/>
    <w:rsid w:val="005E5DC2"/>
    <w:rsid w:val="005E605F"/>
    <w:rsid w:val="005E720F"/>
    <w:rsid w:val="005F4382"/>
    <w:rsid w:val="005F43A4"/>
    <w:rsid w:val="005F4671"/>
    <w:rsid w:val="005F4DA9"/>
    <w:rsid w:val="005F60EA"/>
    <w:rsid w:val="005F6B54"/>
    <w:rsid w:val="00600704"/>
    <w:rsid w:val="00603D55"/>
    <w:rsid w:val="00604185"/>
    <w:rsid w:val="006044E9"/>
    <w:rsid w:val="00606164"/>
    <w:rsid w:val="00606BFC"/>
    <w:rsid w:val="006100E0"/>
    <w:rsid w:val="0061135C"/>
    <w:rsid w:val="00611740"/>
    <w:rsid w:val="00611BA2"/>
    <w:rsid w:val="00613B9C"/>
    <w:rsid w:val="00614849"/>
    <w:rsid w:val="00614FDF"/>
    <w:rsid w:val="00615B32"/>
    <w:rsid w:val="00616BF6"/>
    <w:rsid w:val="006209F3"/>
    <w:rsid w:val="00623E01"/>
    <w:rsid w:val="00624682"/>
    <w:rsid w:val="006273FA"/>
    <w:rsid w:val="006326D9"/>
    <w:rsid w:val="00632ED8"/>
    <w:rsid w:val="006349ED"/>
    <w:rsid w:val="00635043"/>
    <w:rsid w:val="00637099"/>
    <w:rsid w:val="00640559"/>
    <w:rsid w:val="00640BE1"/>
    <w:rsid w:val="0064204D"/>
    <w:rsid w:val="006421FA"/>
    <w:rsid w:val="006428B4"/>
    <w:rsid w:val="00642928"/>
    <w:rsid w:val="006440B3"/>
    <w:rsid w:val="00644268"/>
    <w:rsid w:val="00644679"/>
    <w:rsid w:val="00644F7F"/>
    <w:rsid w:val="00646D1E"/>
    <w:rsid w:val="00647BE2"/>
    <w:rsid w:val="00651364"/>
    <w:rsid w:val="006522A9"/>
    <w:rsid w:val="00652DD0"/>
    <w:rsid w:val="006550F6"/>
    <w:rsid w:val="006632D5"/>
    <w:rsid w:val="00664B4D"/>
    <w:rsid w:val="00664E52"/>
    <w:rsid w:val="00665789"/>
    <w:rsid w:val="00666C2A"/>
    <w:rsid w:val="006679A2"/>
    <w:rsid w:val="00670565"/>
    <w:rsid w:val="00670816"/>
    <w:rsid w:val="00671C15"/>
    <w:rsid w:val="00673807"/>
    <w:rsid w:val="00673CE8"/>
    <w:rsid w:val="00673E63"/>
    <w:rsid w:val="00677CE8"/>
    <w:rsid w:val="006802B9"/>
    <w:rsid w:val="00683394"/>
    <w:rsid w:val="006834C3"/>
    <w:rsid w:val="00687C2E"/>
    <w:rsid w:val="00687E49"/>
    <w:rsid w:val="00691962"/>
    <w:rsid w:val="00691E8C"/>
    <w:rsid w:val="00692CB9"/>
    <w:rsid w:val="00693D92"/>
    <w:rsid w:val="006947FB"/>
    <w:rsid w:val="0069556A"/>
    <w:rsid w:val="00696985"/>
    <w:rsid w:val="006A0715"/>
    <w:rsid w:val="006A08CD"/>
    <w:rsid w:val="006A16E0"/>
    <w:rsid w:val="006A6EDE"/>
    <w:rsid w:val="006A7B1A"/>
    <w:rsid w:val="006B16C7"/>
    <w:rsid w:val="006B263E"/>
    <w:rsid w:val="006B26CE"/>
    <w:rsid w:val="006B3226"/>
    <w:rsid w:val="006B4010"/>
    <w:rsid w:val="006B406B"/>
    <w:rsid w:val="006B45DA"/>
    <w:rsid w:val="006B69C8"/>
    <w:rsid w:val="006B7297"/>
    <w:rsid w:val="006B760E"/>
    <w:rsid w:val="006B7A76"/>
    <w:rsid w:val="006C0E07"/>
    <w:rsid w:val="006C349A"/>
    <w:rsid w:val="006C417A"/>
    <w:rsid w:val="006C4E26"/>
    <w:rsid w:val="006C59BC"/>
    <w:rsid w:val="006C59EA"/>
    <w:rsid w:val="006C5DBE"/>
    <w:rsid w:val="006C7045"/>
    <w:rsid w:val="006C7075"/>
    <w:rsid w:val="006D0E9A"/>
    <w:rsid w:val="006D111D"/>
    <w:rsid w:val="006D42D3"/>
    <w:rsid w:val="006D79DD"/>
    <w:rsid w:val="006E07DD"/>
    <w:rsid w:val="006E0E07"/>
    <w:rsid w:val="006E252A"/>
    <w:rsid w:val="006E299E"/>
    <w:rsid w:val="006E5C69"/>
    <w:rsid w:val="006E5C86"/>
    <w:rsid w:val="006E6479"/>
    <w:rsid w:val="006E693C"/>
    <w:rsid w:val="006E6A73"/>
    <w:rsid w:val="006E6D8C"/>
    <w:rsid w:val="006F35E1"/>
    <w:rsid w:val="006F484A"/>
    <w:rsid w:val="006F4A9B"/>
    <w:rsid w:val="006F4E92"/>
    <w:rsid w:val="006F565E"/>
    <w:rsid w:val="006F7841"/>
    <w:rsid w:val="00701822"/>
    <w:rsid w:val="00701C8B"/>
    <w:rsid w:val="00704C49"/>
    <w:rsid w:val="007062B3"/>
    <w:rsid w:val="00710F27"/>
    <w:rsid w:val="00712074"/>
    <w:rsid w:val="007130D5"/>
    <w:rsid w:val="0071335F"/>
    <w:rsid w:val="00713D46"/>
    <w:rsid w:val="007145E6"/>
    <w:rsid w:val="00714AAB"/>
    <w:rsid w:val="00715207"/>
    <w:rsid w:val="00715B77"/>
    <w:rsid w:val="0071658B"/>
    <w:rsid w:val="00717716"/>
    <w:rsid w:val="00720454"/>
    <w:rsid w:val="00721820"/>
    <w:rsid w:val="00725EC1"/>
    <w:rsid w:val="007269D6"/>
    <w:rsid w:val="007306F2"/>
    <w:rsid w:val="00732400"/>
    <w:rsid w:val="00732A4B"/>
    <w:rsid w:val="00732B25"/>
    <w:rsid w:val="00734A5B"/>
    <w:rsid w:val="00741722"/>
    <w:rsid w:val="00742CB0"/>
    <w:rsid w:val="00743D06"/>
    <w:rsid w:val="00744781"/>
    <w:rsid w:val="00744E76"/>
    <w:rsid w:val="00750ED0"/>
    <w:rsid w:val="00751171"/>
    <w:rsid w:val="007522B9"/>
    <w:rsid w:val="007522CA"/>
    <w:rsid w:val="00752CB6"/>
    <w:rsid w:val="00752F39"/>
    <w:rsid w:val="00753559"/>
    <w:rsid w:val="0075485D"/>
    <w:rsid w:val="007554DF"/>
    <w:rsid w:val="0075583D"/>
    <w:rsid w:val="00755FCC"/>
    <w:rsid w:val="00756948"/>
    <w:rsid w:val="00761B7E"/>
    <w:rsid w:val="00764379"/>
    <w:rsid w:val="0076513A"/>
    <w:rsid w:val="007668F7"/>
    <w:rsid w:val="00767B73"/>
    <w:rsid w:val="00770324"/>
    <w:rsid w:val="0077053C"/>
    <w:rsid w:val="00770611"/>
    <w:rsid w:val="00770ED5"/>
    <w:rsid w:val="007727CB"/>
    <w:rsid w:val="00773C41"/>
    <w:rsid w:val="00776403"/>
    <w:rsid w:val="00777D7A"/>
    <w:rsid w:val="007802A8"/>
    <w:rsid w:val="00780E31"/>
    <w:rsid w:val="00781DBF"/>
    <w:rsid w:val="00781EF1"/>
    <w:rsid w:val="00781F0F"/>
    <w:rsid w:val="007824F8"/>
    <w:rsid w:val="007828E3"/>
    <w:rsid w:val="00782ABE"/>
    <w:rsid w:val="007865B9"/>
    <w:rsid w:val="007933CC"/>
    <w:rsid w:val="00794DBC"/>
    <w:rsid w:val="00795464"/>
    <w:rsid w:val="00797544"/>
    <w:rsid w:val="00797845"/>
    <w:rsid w:val="007A0082"/>
    <w:rsid w:val="007A0A18"/>
    <w:rsid w:val="007A1E85"/>
    <w:rsid w:val="007A2709"/>
    <w:rsid w:val="007A46CD"/>
    <w:rsid w:val="007A5232"/>
    <w:rsid w:val="007A5F39"/>
    <w:rsid w:val="007B0167"/>
    <w:rsid w:val="007B440D"/>
    <w:rsid w:val="007B44AA"/>
    <w:rsid w:val="007B6214"/>
    <w:rsid w:val="007B7D80"/>
    <w:rsid w:val="007C22D0"/>
    <w:rsid w:val="007C3D1F"/>
    <w:rsid w:val="007C6AD9"/>
    <w:rsid w:val="007D1666"/>
    <w:rsid w:val="007D194D"/>
    <w:rsid w:val="007D21A2"/>
    <w:rsid w:val="007D3ABB"/>
    <w:rsid w:val="007D451F"/>
    <w:rsid w:val="007D5BA5"/>
    <w:rsid w:val="007D5BDD"/>
    <w:rsid w:val="007E0E91"/>
    <w:rsid w:val="007E13DD"/>
    <w:rsid w:val="007E2659"/>
    <w:rsid w:val="007E340B"/>
    <w:rsid w:val="007E4224"/>
    <w:rsid w:val="007E4EE8"/>
    <w:rsid w:val="007E5089"/>
    <w:rsid w:val="007E73E4"/>
    <w:rsid w:val="007E7C84"/>
    <w:rsid w:val="007F04D9"/>
    <w:rsid w:val="007F0C81"/>
    <w:rsid w:val="007F1C8A"/>
    <w:rsid w:val="007F2058"/>
    <w:rsid w:val="007F5D0F"/>
    <w:rsid w:val="007F6F78"/>
    <w:rsid w:val="008028A4"/>
    <w:rsid w:val="00803147"/>
    <w:rsid w:val="008037A5"/>
    <w:rsid w:val="008040C2"/>
    <w:rsid w:val="0080464B"/>
    <w:rsid w:val="00804705"/>
    <w:rsid w:val="00804E8A"/>
    <w:rsid w:val="00804EA4"/>
    <w:rsid w:val="0080562F"/>
    <w:rsid w:val="00806374"/>
    <w:rsid w:val="0081080E"/>
    <w:rsid w:val="00810A8E"/>
    <w:rsid w:val="00810DCD"/>
    <w:rsid w:val="008127FE"/>
    <w:rsid w:val="00812D2E"/>
    <w:rsid w:val="00814D69"/>
    <w:rsid w:val="00815677"/>
    <w:rsid w:val="0081597C"/>
    <w:rsid w:val="00820A45"/>
    <w:rsid w:val="00822055"/>
    <w:rsid w:val="00822D25"/>
    <w:rsid w:val="0082473C"/>
    <w:rsid w:val="00827998"/>
    <w:rsid w:val="008305F3"/>
    <w:rsid w:val="00831355"/>
    <w:rsid w:val="008317BC"/>
    <w:rsid w:val="00831E59"/>
    <w:rsid w:val="0083212D"/>
    <w:rsid w:val="00837693"/>
    <w:rsid w:val="008379C9"/>
    <w:rsid w:val="008405A4"/>
    <w:rsid w:val="008406BF"/>
    <w:rsid w:val="008426B8"/>
    <w:rsid w:val="0084301F"/>
    <w:rsid w:val="008439A8"/>
    <w:rsid w:val="00843D0D"/>
    <w:rsid w:val="008441A5"/>
    <w:rsid w:val="008441FB"/>
    <w:rsid w:val="008462CF"/>
    <w:rsid w:val="0084636C"/>
    <w:rsid w:val="008477F9"/>
    <w:rsid w:val="0084781C"/>
    <w:rsid w:val="00854652"/>
    <w:rsid w:val="00857F6E"/>
    <w:rsid w:val="00864298"/>
    <w:rsid w:val="008647EB"/>
    <w:rsid w:val="00865034"/>
    <w:rsid w:val="008658AE"/>
    <w:rsid w:val="008667E7"/>
    <w:rsid w:val="00870947"/>
    <w:rsid w:val="00871515"/>
    <w:rsid w:val="008715EE"/>
    <w:rsid w:val="00872242"/>
    <w:rsid w:val="00872AE9"/>
    <w:rsid w:val="00873116"/>
    <w:rsid w:val="00873BC5"/>
    <w:rsid w:val="00874FF1"/>
    <w:rsid w:val="008755AB"/>
    <w:rsid w:val="00875EC4"/>
    <w:rsid w:val="008768CA"/>
    <w:rsid w:val="00876CB0"/>
    <w:rsid w:val="00876E36"/>
    <w:rsid w:val="00876F11"/>
    <w:rsid w:val="008771B5"/>
    <w:rsid w:val="0088085F"/>
    <w:rsid w:val="00881326"/>
    <w:rsid w:val="008814CB"/>
    <w:rsid w:val="00881D85"/>
    <w:rsid w:val="00884E62"/>
    <w:rsid w:val="008859FA"/>
    <w:rsid w:val="00886F21"/>
    <w:rsid w:val="00890767"/>
    <w:rsid w:val="008925B4"/>
    <w:rsid w:val="008934DC"/>
    <w:rsid w:val="0089367F"/>
    <w:rsid w:val="008943B3"/>
    <w:rsid w:val="008952D4"/>
    <w:rsid w:val="00895408"/>
    <w:rsid w:val="008955A8"/>
    <w:rsid w:val="00897C02"/>
    <w:rsid w:val="008A0DF4"/>
    <w:rsid w:val="008A308A"/>
    <w:rsid w:val="008A56CB"/>
    <w:rsid w:val="008A5F4B"/>
    <w:rsid w:val="008B281D"/>
    <w:rsid w:val="008B2B42"/>
    <w:rsid w:val="008B51AE"/>
    <w:rsid w:val="008B5856"/>
    <w:rsid w:val="008B5963"/>
    <w:rsid w:val="008C0F98"/>
    <w:rsid w:val="008C6353"/>
    <w:rsid w:val="008C7072"/>
    <w:rsid w:val="008D0BCE"/>
    <w:rsid w:val="008D488B"/>
    <w:rsid w:val="008D57E2"/>
    <w:rsid w:val="008D662A"/>
    <w:rsid w:val="008D7A8F"/>
    <w:rsid w:val="008E14AE"/>
    <w:rsid w:val="008E51BE"/>
    <w:rsid w:val="008E5F56"/>
    <w:rsid w:val="008E7427"/>
    <w:rsid w:val="008E7BB0"/>
    <w:rsid w:val="008F2A7E"/>
    <w:rsid w:val="008F5749"/>
    <w:rsid w:val="008F7F2C"/>
    <w:rsid w:val="00900FC8"/>
    <w:rsid w:val="009021F1"/>
    <w:rsid w:val="00902305"/>
    <w:rsid w:val="0090271F"/>
    <w:rsid w:val="00902E23"/>
    <w:rsid w:val="00903D37"/>
    <w:rsid w:val="009043F0"/>
    <w:rsid w:val="00904AE1"/>
    <w:rsid w:val="00905136"/>
    <w:rsid w:val="00905EDD"/>
    <w:rsid w:val="00910315"/>
    <w:rsid w:val="0091276C"/>
    <w:rsid w:val="00915D23"/>
    <w:rsid w:val="00920B36"/>
    <w:rsid w:val="009213FD"/>
    <w:rsid w:val="00921CB5"/>
    <w:rsid w:val="0092214B"/>
    <w:rsid w:val="00922FA4"/>
    <w:rsid w:val="009241F7"/>
    <w:rsid w:val="0092424C"/>
    <w:rsid w:val="00925304"/>
    <w:rsid w:val="00925444"/>
    <w:rsid w:val="00925C98"/>
    <w:rsid w:val="009271F9"/>
    <w:rsid w:val="00927E05"/>
    <w:rsid w:val="00931312"/>
    <w:rsid w:val="00931C23"/>
    <w:rsid w:val="009320C0"/>
    <w:rsid w:val="00932570"/>
    <w:rsid w:val="00932811"/>
    <w:rsid w:val="009338CD"/>
    <w:rsid w:val="00934972"/>
    <w:rsid w:val="009365DD"/>
    <w:rsid w:val="009379C7"/>
    <w:rsid w:val="00941825"/>
    <w:rsid w:val="00941EFE"/>
    <w:rsid w:val="00942EC2"/>
    <w:rsid w:val="00944ED1"/>
    <w:rsid w:val="00945A52"/>
    <w:rsid w:val="00945BAF"/>
    <w:rsid w:val="009473B4"/>
    <w:rsid w:val="009508E6"/>
    <w:rsid w:val="00952811"/>
    <w:rsid w:val="00952978"/>
    <w:rsid w:val="009540AB"/>
    <w:rsid w:val="00954A2E"/>
    <w:rsid w:val="0095545F"/>
    <w:rsid w:val="00956A65"/>
    <w:rsid w:val="00956C22"/>
    <w:rsid w:val="00957241"/>
    <w:rsid w:val="00957C34"/>
    <w:rsid w:val="00957FB1"/>
    <w:rsid w:val="00957FE3"/>
    <w:rsid w:val="00961008"/>
    <w:rsid w:val="009615CB"/>
    <w:rsid w:val="00961703"/>
    <w:rsid w:val="00961766"/>
    <w:rsid w:val="009617A3"/>
    <w:rsid w:val="00962001"/>
    <w:rsid w:val="00963934"/>
    <w:rsid w:val="00963DC6"/>
    <w:rsid w:val="009655EE"/>
    <w:rsid w:val="00965BD6"/>
    <w:rsid w:val="00966352"/>
    <w:rsid w:val="009673A8"/>
    <w:rsid w:val="009710F8"/>
    <w:rsid w:val="00971F68"/>
    <w:rsid w:val="00973DFC"/>
    <w:rsid w:val="00976338"/>
    <w:rsid w:val="009771A2"/>
    <w:rsid w:val="00977405"/>
    <w:rsid w:val="009803D9"/>
    <w:rsid w:val="00981478"/>
    <w:rsid w:val="009826ED"/>
    <w:rsid w:val="00982BAD"/>
    <w:rsid w:val="00984F06"/>
    <w:rsid w:val="00985014"/>
    <w:rsid w:val="00985797"/>
    <w:rsid w:val="009867E4"/>
    <w:rsid w:val="0098704E"/>
    <w:rsid w:val="009876A4"/>
    <w:rsid w:val="009876E7"/>
    <w:rsid w:val="00987944"/>
    <w:rsid w:val="0099066A"/>
    <w:rsid w:val="0099076F"/>
    <w:rsid w:val="0099220E"/>
    <w:rsid w:val="00992DDB"/>
    <w:rsid w:val="0099435E"/>
    <w:rsid w:val="00995A17"/>
    <w:rsid w:val="00995D3B"/>
    <w:rsid w:val="009960AD"/>
    <w:rsid w:val="009A3136"/>
    <w:rsid w:val="009A365E"/>
    <w:rsid w:val="009A3B36"/>
    <w:rsid w:val="009A6B4D"/>
    <w:rsid w:val="009B042B"/>
    <w:rsid w:val="009B1DB1"/>
    <w:rsid w:val="009B21A6"/>
    <w:rsid w:val="009B54E5"/>
    <w:rsid w:val="009B6770"/>
    <w:rsid w:val="009B7A40"/>
    <w:rsid w:val="009B7C56"/>
    <w:rsid w:val="009B7DAD"/>
    <w:rsid w:val="009C075A"/>
    <w:rsid w:val="009C21A8"/>
    <w:rsid w:val="009C3179"/>
    <w:rsid w:val="009C7DC3"/>
    <w:rsid w:val="009D152B"/>
    <w:rsid w:val="009D17D5"/>
    <w:rsid w:val="009D1CDF"/>
    <w:rsid w:val="009D47DE"/>
    <w:rsid w:val="009D496F"/>
    <w:rsid w:val="009D5923"/>
    <w:rsid w:val="009D70C0"/>
    <w:rsid w:val="009D75D8"/>
    <w:rsid w:val="009D76DA"/>
    <w:rsid w:val="009D7870"/>
    <w:rsid w:val="009E1A99"/>
    <w:rsid w:val="009E4914"/>
    <w:rsid w:val="009E4E4A"/>
    <w:rsid w:val="009E658A"/>
    <w:rsid w:val="009E736E"/>
    <w:rsid w:val="009E7E7F"/>
    <w:rsid w:val="009F1C4E"/>
    <w:rsid w:val="009F1D6F"/>
    <w:rsid w:val="009F2895"/>
    <w:rsid w:val="009F2C03"/>
    <w:rsid w:val="009F2CFB"/>
    <w:rsid w:val="009F37B7"/>
    <w:rsid w:val="009F58AF"/>
    <w:rsid w:val="00A019C8"/>
    <w:rsid w:val="00A03164"/>
    <w:rsid w:val="00A032FA"/>
    <w:rsid w:val="00A033FA"/>
    <w:rsid w:val="00A07D44"/>
    <w:rsid w:val="00A10136"/>
    <w:rsid w:val="00A10F02"/>
    <w:rsid w:val="00A1100A"/>
    <w:rsid w:val="00A111AD"/>
    <w:rsid w:val="00A12CEB"/>
    <w:rsid w:val="00A149C8"/>
    <w:rsid w:val="00A164B4"/>
    <w:rsid w:val="00A1654C"/>
    <w:rsid w:val="00A17522"/>
    <w:rsid w:val="00A1776F"/>
    <w:rsid w:val="00A2268A"/>
    <w:rsid w:val="00A22B76"/>
    <w:rsid w:val="00A239EE"/>
    <w:rsid w:val="00A25B22"/>
    <w:rsid w:val="00A26806"/>
    <w:rsid w:val="00A26C43"/>
    <w:rsid w:val="00A26DC5"/>
    <w:rsid w:val="00A317B4"/>
    <w:rsid w:val="00A317BB"/>
    <w:rsid w:val="00A31E64"/>
    <w:rsid w:val="00A31EB7"/>
    <w:rsid w:val="00A362DD"/>
    <w:rsid w:val="00A37263"/>
    <w:rsid w:val="00A37D6F"/>
    <w:rsid w:val="00A37EC5"/>
    <w:rsid w:val="00A4341F"/>
    <w:rsid w:val="00A44FA7"/>
    <w:rsid w:val="00A50171"/>
    <w:rsid w:val="00A517B1"/>
    <w:rsid w:val="00A53212"/>
    <w:rsid w:val="00A53724"/>
    <w:rsid w:val="00A5392C"/>
    <w:rsid w:val="00A605F8"/>
    <w:rsid w:val="00A629D8"/>
    <w:rsid w:val="00A62E68"/>
    <w:rsid w:val="00A64398"/>
    <w:rsid w:val="00A66BAA"/>
    <w:rsid w:val="00A66EF3"/>
    <w:rsid w:val="00A677C8"/>
    <w:rsid w:val="00A71FF9"/>
    <w:rsid w:val="00A72EB2"/>
    <w:rsid w:val="00A73259"/>
    <w:rsid w:val="00A73384"/>
    <w:rsid w:val="00A738CF"/>
    <w:rsid w:val="00A7399F"/>
    <w:rsid w:val="00A755CD"/>
    <w:rsid w:val="00A756E1"/>
    <w:rsid w:val="00A75EB8"/>
    <w:rsid w:val="00A7649A"/>
    <w:rsid w:val="00A77A95"/>
    <w:rsid w:val="00A81435"/>
    <w:rsid w:val="00A82346"/>
    <w:rsid w:val="00A82413"/>
    <w:rsid w:val="00A83056"/>
    <w:rsid w:val="00A848C6"/>
    <w:rsid w:val="00A84AD0"/>
    <w:rsid w:val="00A84DDF"/>
    <w:rsid w:val="00A85909"/>
    <w:rsid w:val="00A85943"/>
    <w:rsid w:val="00A87D82"/>
    <w:rsid w:val="00A916B7"/>
    <w:rsid w:val="00A94F94"/>
    <w:rsid w:val="00A95CA1"/>
    <w:rsid w:val="00A96126"/>
    <w:rsid w:val="00A966B3"/>
    <w:rsid w:val="00AA0126"/>
    <w:rsid w:val="00AA1177"/>
    <w:rsid w:val="00AA1D4F"/>
    <w:rsid w:val="00AA2C3C"/>
    <w:rsid w:val="00AA2D97"/>
    <w:rsid w:val="00AA3EB8"/>
    <w:rsid w:val="00AA542A"/>
    <w:rsid w:val="00AA6129"/>
    <w:rsid w:val="00AA7482"/>
    <w:rsid w:val="00AB1EF7"/>
    <w:rsid w:val="00AB3E17"/>
    <w:rsid w:val="00AB4475"/>
    <w:rsid w:val="00AB6BC0"/>
    <w:rsid w:val="00AC11ED"/>
    <w:rsid w:val="00AC1B17"/>
    <w:rsid w:val="00AC203A"/>
    <w:rsid w:val="00AC28FE"/>
    <w:rsid w:val="00AC2AF8"/>
    <w:rsid w:val="00AC3C94"/>
    <w:rsid w:val="00AC56C1"/>
    <w:rsid w:val="00AC64AD"/>
    <w:rsid w:val="00AC7481"/>
    <w:rsid w:val="00AC779B"/>
    <w:rsid w:val="00AD01FD"/>
    <w:rsid w:val="00AD04EC"/>
    <w:rsid w:val="00AD3C51"/>
    <w:rsid w:val="00AD43EF"/>
    <w:rsid w:val="00AD4D92"/>
    <w:rsid w:val="00AD5E83"/>
    <w:rsid w:val="00AD5F21"/>
    <w:rsid w:val="00AD6D38"/>
    <w:rsid w:val="00AD719D"/>
    <w:rsid w:val="00AE1A1D"/>
    <w:rsid w:val="00AE445A"/>
    <w:rsid w:val="00AE4843"/>
    <w:rsid w:val="00AE4D2D"/>
    <w:rsid w:val="00AE5274"/>
    <w:rsid w:val="00AE5C01"/>
    <w:rsid w:val="00AF064E"/>
    <w:rsid w:val="00AF16E2"/>
    <w:rsid w:val="00AF2540"/>
    <w:rsid w:val="00AF5890"/>
    <w:rsid w:val="00AF646F"/>
    <w:rsid w:val="00AF6C45"/>
    <w:rsid w:val="00AF70F6"/>
    <w:rsid w:val="00AF7BEB"/>
    <w:rsid w:val="00B00F86"/>
    <w:rsid w:val="00B01AB4"/>
    <w:rsid w:val="00B028A5"/>
    <w:rsid w:val="00B02BD0"/>
    <w:rsid w:val="00B03C96"/>
    <w:rsid w:val="00B03D77"/>
    <w:rsid w:val="00B04AEB"/>
    <w:rsid w:val="00B04D5A"/>
    <w:rsid w:val="00B07316"/>
    <w:rsid w:val="00B07E50"/>
    <w:rsid w:val="00B12007"/>
    <w:rsid w:val="00B121B4"/>
    <w:rsid w:val="00B12268"/>
    <w:rsid w:val="00B13416"/>
    <w:rsid w:val="00B15449"/>
    <w:rsid w:val="00B16E64"/>
    <w:rsid w:val="00B247B4"/>
    <w:rsid w:val="00B254D9"/>
    <w:rsid w:val="00B263A9"/>
    <w:rsid w:val="00B2757E"/>
    <w:rsid w:val="00B27D6D"/>
    <w:rsid w:val="00B27DBE"/>
    <w:rsid w:val="00B31494"/>
    <w:rsid w:val="00B3161F"/>
    <w:rsid w:val="00B316FC"/>
    <w:rsid w:val="00B332E9"/>
    <w:rsid w:val="00B33B55"/>
    <w:rsid w:val="00B3541F"/>
    <w:rsid w:val="00B35D8B"/>
    <w:rsid w:val="00B371A3"/>
    <w:rsid w:val="00B410C4"/>
    <w:rsid w:val="00B43165"/>
    <w:rsid w:val="00B4318F"/>
    <w:rsid w:val="00B43AEC"/>
    <w:rsid w:val="00B459F4"/>
    <w:rsid w:val="00B473CC"/>
    <w:rsid w:val="00B5232D"/>
    <w:rsid w:val="00B54DF6"/>
    <w:rsid w:val="00B55130"/>
    <w:rsid w:val="00B56A11"/>
    <w:rsid w:val="00B57B38"/>
    <w:rsid w:val="00B60648"/>
    <w:rsid w:val="00B63EFB"/>
    <w:rsid w:val="00B660B0"/>
    <w:rsid w:val="00B667E5"/>
    <w:rsid w:val="00B66D15"/>
    <w:rsid w:val="00B6735C"/>
    <w:rsid w:val="00B707DE"/>
    <w:rsid w:val="00B70D9B"/>
    <w:rsid w:val="00B719E2"/>
    <w:rsid w:val="00B75C03"/>
    <w:rsid w:val="00B76010"/>
    <w:rsid w:val="00B7616A"/>
    <w:rsid w:val="00B80EA3"/>
    <w:rsid w:val="00B814FC"/>
    <w:rsid w:val="00B83319"/>
    <w:rsid w:val="00B85041"/>
    <w:rsid w:val="00B8754F"/>
    <w:rsid w:val="00B87BCB"/>
    <w:rsid w:val="00B87DE6"/>
    <w:rsid w:val="00B94342"/>
    <w:rsid w:val="00B948CF"/>
    <w:rsid w:val="00B94DA3"/>
    <w:rsid w:val="00B94E28"/>
    <w:rsid w:val="00B9618C"/>
    <w:rsid w:val="00B96A18"/>
    <w:rsid w:val="00B96DDF"/>
    <w:rsid w:val="00B97050"/>
    <w:rsid w:val="00B9761F"/>
    <w:rsid w:val="00BA111C"/>
    <w:rsid w:val="00BA12FD"/>
    <w:rsid w:val="00BA1CB3"/>
    <w:rsid w:val="00BA5CA3"/>
    <w:rsid w:val="00BA713C"/>
    <w:rsid w:val="00BB0381"/>
    <w:rsid w:val="00BB0BC7"/>
    <w:rsid w:val="00BB19B5"/>
    <w:rsid w:val="00BB2370"/>
    <w:rsid w:val="00BB2BF7"/>
    <w:rsid w:val="00BB6C82"/>
    <w:rsid w:val="00BC0F7D"/>
    <w:rsid w:val="00BC1849"/>
    <w:rsid w:val="00BC2108"/>
    <w:rsid w:val="00BC3146"/>
    <w:rsid w:val="00BC3CCD"/>
    <w:rsid w:val="00BC407F"/>
    <w:rsid w:val="00BC4D63"/>
    <w:rsid w:val="00BC6699"/>
    <w:rsid w:val="00BC6A03"/>
    <w:rsid w:val="00BD1C11"/>
    <w:rsid w:val="00BD2623"/>
    <w:rsid w:val="00BD2DD7"/>
    <w:rsid w:val="00BD343B"/>
    <w:rsid w:val="00BD40B4"/>
    <w:rsid w:val="00BD6108"/>
    <w:rsid w:val="00BD76D6"/>
    <w:rsid w:val="00BD7F30"/>
    <w:rsid w:val="00BE240E"/>
    <w:rsid w:val="00BE26B4"/>
    <w:rsid w:val="00BE422B"/>
    <w:rsid w:val="00BE4765"/>
    <w:rsid w:val="00BE5626"/>
    <w:rsid w:val="00BE57D2"/>
    <w:rsid w:val="00BF1769"/>
    <w:rsid w:val="00BF2F59"/>
    <w:rsid w:val="00BF34E7"/>
    <w:rsid w:val="00BF68E2"/>
    <w:rsid w:val="00BF7496"/>
    <w:rsid w:val="00BF7AE1"/>
    <w:rsid w:val="00C00444"/>
    <w:rsid w:val="00C004B7"/>
    <w:rsid w:val="00C01BC8"/>
    <w:rsid w:val="00C02E90"/>
    <w:rsid w:val="00C10E3B"/>
    <w:rsid w:val="00C11F0E"/>
    <w:rsid w:val="00C14295"/>
    <w:rsid w:val="00C14D5A"/>
    <w:rsid w:val="00C1503E"/>
    <w:rsid w:val="00C172B4"/>
    <w:rsid w:val="00C17ADB"/>
    <w:rsid w:val="00C225E9"/>
    <w:rsid w:val="00C24C5D"/>
    <w:rsid w:val="00C258FA"/>
    <w:rsid w:val="00C25E24"/>
    <w:rsid w:val="00C300E9"/>
    <w:rsid w:val="00C327D7"/>
    <w:rsid w:val="00C33079"/>
    <w:rsid w:val="00C3317B"/>
    <w:rsid w:val="00C3430B"/>
    <w:rsid w:val="00C34DB1"/>
    <w:rsid w:val="00C37DDC"/>
    <w:rsid w:val="00C42323"/>
    <w:rsid w:val="00C43466"/>
    <w:rsid w:val="00C458E8"/>
    <w:rsid w:val="00C5111E"/>
    <w:rsid w:val="00C51D04"/>
    <w:rsid w:val="00C522E7"/>
    <w:rsid w:val="00C54DF2"/>
    <w:rsid w:val="00C563B9"/>
    <w:rsid w:val="00C568FE"/>
    <w:rsid w:val="00C56FF6"/>
    <w:rsid w:val="00C57119"/>
    <w:rsid w:val="00C617D1"/>
    <w:rsid w:val="00C61C5A"/>
    <w:rsid w:val="00C63BCE"/>
    <w:rsid w:val="00C65716"/>
    <w:rsid w:val="00C659CF"/>
    <w:rsid w:val="00C65BED"/>
    <w:rsid w:val="00C65D6C"/>
    <w:rsid w:val="00C660F8"/>
    <w:rsid w:val="00C6637B"/>
    <w:rsid w:val="00C667ED"/>
    <w:rsid w:val="00C7000A"/>
    <w:rsid w:val="00C70923"/>
    <w:rsid w:val="00C72175"/>
    <w:rsid w:val="00C72833"/>
    <w:rsid w:val="00C75231"/>
    <w:rsid w:val="00C756BD"/>
    <w:rsid w:val="00C8084B"/>
    <w:rsid w:val="00C80F92"/>
    <w:rsid w:val="00C80FF5"/>
    <w:rsid w:val="00C81783"/>
    <w:rsid w:val="00C8295C"/>
    <w:rsid w:val="00C83304"/>
    <w:rsid w:val="00C83D42"/>
    <w:rsid w:val="00C84481"/>
    <w:rsid w:val="00C859BE"/>
    <w:rsid w:val="00C86C82"/>
    <w:rsid w:val="00C910F1"/>
    <w:rsid w:val="00C92434"/>
    <w:rsid w:val="00C92726"/>
    <w:rsid w:val="00C92D5A"/>
    <w:rsid w:val="00C93F40"/>
    <w:rsid w:val="00C95DCD"/>
    <w:rsid w:val="00C97286"/>
    <w:rsid w:val="00CA0226"/>
    <w:rsid w:val="00CA0769"/>
    <w:rsid w:val="00CA10C8"/>
    <w:rsid w:val="00CA121C"/>
    <w:rsid w:val="00CA203A"/>
    <w:rsid w:val="00CA2B1F"/>
    <w:rsid w:val="00CA2B93"/>
    <w:rsid w:val="00CA3445"/>
    <w:rsid w:val="00CA3D0C"/>
    <w:rsid w:val="00CA414D"/>
    <w:rsid w:val="00CA5786"/>
    <w:rsid w:val="00CA6D54"/>
    <w:rsid w:val="00CB077B"/>
    <w:rsid w:val="00CB0EE5"/>
    <w:rsid w:val="00CB0EFB"/>
    <w:rsid w:val="00CB3340"/>
    <w:rsid w:val="00CB49E8"/>
    <w:rsid w:val="00CB58F6"/>
    <w:rsid w:val="00CB5B9E"/>
    <w:rsid w:val="00CB7B2B"/>
    <w:rsid w:val="00CB7DE4"/>
    <w:rsid w:val="00CC1643"/>
    <w:rsid w:val="00CC5206"/>
    <w:rsid w:val="00CC5692"/>
    <w:rsid w:val="00CC5E1A"/>
    <w:rsid w:val="00CD2C57"/>
    <w:rsid w:val="00CD2F65"/>
    <w:rsid w:val="00CD4265"/>
    <w:rsid w:val="00CD4A59"/>
    <w:rsid w:val="00CE0842"/>
    <w:rsid w:val="00CE2DE5"/>
    <w:rsid w:val="00CE3545"/>
    <w:rsid w:val="00CE5275"/>
    <w:rsid w:val="00CE553D"/>
    <w:rsid w:val="00CF0209"/>
    <w:rsid w:val="00CF1F39"/>
    <w:rsid w:val="00CF5689"/>
    <w:rsid w:val="00CF5983"/>
    <w:rsid w:val="00D01CEB"/>
    <w:rsid w:val="00D023B2"/>
    <w:rsid w:val="00D03855"/>
    <w:rsid w:val="00D04158"/>
    <w:rsid w:val="00D0439A"/>
    <w:rsid w:val="00D05505"/>
    <w:rsid w:val="00D06146"/>
    <w:rsid w:val="00D07799"/>
    <w:rsid w:val="00D100F5"/>
    <w:rsid w:val="00D13121"/>
    <w:rsid w:val="00D136B2"/>
    <w:rsid w:val="00D140B4"/>
    <w:rsid w:val="00D150AE"/>
    <w:rsid w:val="00D15870"/>
    <w:rsid w:val="00D1632D"/>
    <w:rsid w:val="00D20232"/>
    <w:rsid w:val="00D227A3"/>
    <w:rsid w:val="00D22A75"/>
    <w:rsid w:val="00D22C74"/>
    <w:rsid w:val="00D22F68"/>
    <w:rsid w:val="00D230AF"/>
    <w:rsid w:val="00D231D9"/>
    <w:rsid w:val="00D238CA"/>
    <w:rsid w:val="00D24E60"/>
    <w:rsid w:val="00D27A08"/>
    <w:rsid w:val="00D30502"/>
    <w:rsid w:val="00D33CC9"/>
    <w:rsid w:val="00D34B06"/>
    <w:rsid w:val="00D35BAB"/>
    <w:rsid w:val="00D36378"/>
    <w:rsid w:val="00D365FC"/>
    <w:rsid w:val="00D37AD8"/>
    <w:rsid w:val="00D40258"/>
    <w:rsid w:val="00D416E9"/>
    <w:rsid w:val="00D42B77"/>
    <w:rsid w:val="00D42D93"/>
    <w:rsid w:val="00D433F4"/>
    <w:rsid w:val="00D47527"/>
    <w:rsid w:val="00D53208"/>
    <w:rsid w:val="00D55F88"/>
    <w:rsid w:val="00D56EAD"/>
    <w:rsid w:val="00D57D1A"/>
    <w:rsid w:val="00D61312"/>
    <w:rsid w:val="00D6186A"/>
    <w:rsid w:val="00D66515"/>
    <w:rsid w:val="00D67A1E"/>
    <w:rsid w:val="00D702B7"/>
    <w:rsid w:val="00D73677"/>
    <w:rsid w:val="00D738D6"/>
    <w:rsid w:val="00D74AE0"/>
    <w:rsid w:val="00D753C7"/>
    <w:rsid w:val="00D755EB"/>
    <w:rsid w:val="00D82876"/>
    <w:rsid w:val="00D83FCD"/>
    <w:rsid w:val="00D86FEA"/>
    <w:rsid w:val="00D87E00"/>
    <w:rsid w:val="00D90434"/>
    <w:rsid w:val="00D9082F"/>
    <w:rsid w:val="00D9134D"/>
    <w:rsid w:val="00D9153A"/>
    <w:rsid w:val="00D92EE9"/>
    <w:rsid w:val="00D94C8F"/>
    <w:rsid w:val="00D95038"/>
    <w:rsid w:val="00D960C9"/>
    <w:rsid w:val="00D964D1"/>
    <w:rsid w:val="00D9664F"/>
    <w:rsid w:val="00D96ED5"/>
    <w:rsid w:val="00D976EE"/>
    <w:rsid w:val="00DA0151"/>
    <w:rsid w:val="00DA10F3"/>
    <w:rsid w:val="00DA11D3"/>
    <w:rsid w:val="00DA22CF"/>
    <w:rsid w:val="00DA3A4C"/>
    <w:rsid w:val="00DA451A"/>
    <w:rsid w:val="00DA4A57"/>
    <w:rsid w:val="00DA4E6F"/>
    <w:rsid w:val="00DA50E9"/>
    <w:rsid w:val="00DA54E1"/>
    <w:rsid w:val="00DA7A03"/>
    <w:rsid w:val="00DA7E49"/>
    <w:rsid w:val="00DB1818"/>
    <w:rsid w:val="00DB32A0"/>
    <w:rsid w:val="00DB38E6"/>
    <w:rsid w:val="00DB5202"/>
    <w:rsid w:val="00DB53E1"/>
    <w:rsid w:val="00DB6137"/>
    <w:rsid w:val="00DB7591"/>
    <w:rsid w:val="00DB7D3E"/>
    <w:rsid w:val="00DC12D8"/>
    <w:rsid w:val="00DC1F4C"/>
    <w:rsid w:val="00DC2705"/>
    <w:rsid w:val="00DC2BEF"/>
    <w:rsid w:val="00DC309B"/>
    <w:rsid w:val="00DC4804"/>
    <w:rsid w:val="00DC4DA2"/>
    <w:rsid w:val="00DC5E03"/>
    <w:rsid w:val="00DC6161"/>
    <w:rsid w:val="00DC695E"/>
    <w:rsid w:val="00DC72DC"/>
    <w:rsid w:val="00DC7445"/>
    <w:rsid w:val="00DD15CF"/>
    <w:rsid w:val="00DD16FA"/>
    <w:rsid w:val="00DD1702"/>
    <w:rsid w:val="00DD30AF"/>
    <w:rsid w:val="00DD30CE"/>
    <w:rsid w:val="00DD3311"/>
    <w:rsid w:val="00DD3A78"/>
    <w:rsid w:val="00DD4068"/>
    <w:rsid w:val="00DD47F0"/>
    <w:rsid w:val="00DD4A6F"/>
    <w:rsid w:val="00DD6633"/>
    <w:rsid w:val="00DD70F3"/>
    <w:rsid w:val="00DD7A73"/>
    <w:rsid w:val="00DE0009"/>
    <w:rsid w:val="00DE24FC"/>
    <w:rsid w:val="00DE2CC1"/>
    <w:rsid w:val="00DE3252"/>
    <w:rsid w:val="00DE346D"/>
    <w:rsid w:val="00DE3A02"/>
    <w:rsid w:val="00DE5FD5"/>
    <w:rsid w:val="00DE62A0"/>
    <w:rsid w:val="00DE6F87"/>
    <w:rsid w:val="00DF0861"/>
    <w:rsid w:val="00DF13E9"/>
    <w:rsid w:val="00DF2B1F"/>
    <w:rsid w:val="00DF2BB4"/>
    <w:rsid w:val="00DF47CE"/>
    <w:rsid w:val="00DF4A35"/>
    <w:rsid w:val="00DF6082"/>
    <w:rsid w:val="00DF62CD"/>
    <w:rsid w:val="00DF7B67"/>
    <w:rsid w:val="00E03582"/>
    <w:rsid w:val="00E05806"/>
    <w:rsid w:val="00E05EC9"/>
    <w:rsid w:val="00E05FB9"/>
    <w:rsid w:val="00E12979"/>
    <w:rsid w:val="00E12D0E"/>
    <w:rsid w:val="00E13F5C"/>
    <w:rsid w:val="00E14F77"/>
    <w:rsid w:val="00E155A3"/>
    <w:rsid w:val="00E22C40"/>
    <w:rsid w:val="00E23312"/>
    <w:rsid w:val="00E24B02"/>
    <w:rsid w:val="00E254B2"/>
    <w:rsid w:val="00E317E1"/>
    <w:rsid w:val="00E319E6"/>
    <w:rsid w:val="00E32D55"/>
    <w:rsid w:val="00E34EC2"/>
    <w:rsid w:val="00E353A6"/>
    <w:rsid w:val="00E37A94"/>
    <w:rsid w:val="00E4133C"/>
    <w:rsid w:val="00E422C5"/>
    <w:rsid w:val="00E43BD0"/>
    <w:rsid w:val="00E44406"/>
    <w:rsid w:val="00E44C1E"/>
    <w:rsid w:val="00E45336"/>
    <w:rsid w:val="00E456D9"/>
    <w:rsid w:val="00E47368"/>
    <w:rsid w:val="00E47EBA"/>
    <w:rsid w:val="00E506C4"/>
    <w:rsid w:val="00E50D85"/>
    <w:rsid w:val="00E51264"/>
    <w:rsid w:val="00E564FE"/>
    <w:rsid w:val="00E56C5A"/>
    <w:rsid w:val="00E57210"/>
    <w:rsid w:val="00E57602"/>
    <w:rsid w:val="00E57F87"/>
    <w:rsid w:val="00E60BD7"/>
    <w:rsid w:val="00E6341C"/>
    <w:rsid w:val="00E639D8"/>
    <w:rsid w:val="00E64379"/>
    <w:rsid w:val="00E64A2B"/>
    <w:rsid w:val="00E65AA1"/>
    <w:rsid w:val="00E66EF5"/>
    <w:rsid w:val="00E67B6A"/>
    <w:rsid w:val="00E67BD4"/>
    <w:rsid w:val="00E70039"/>
    <w:rsid w:val="00E7136C"/>
    <w:rsid w:val="00E734BD"/>
    <w:rsid w:val="00E73DB7"/>
    <w:rsid w:val="00E75176"/>
    <w:rsid w:val="00E77645"/>
    <w:rsid w:val="00E800D5"/>
    <w:rsid w:val="00E80B7D"/>
    <w:rsid w:val="00E81E80"/>
    <w:rsid w:val="00E8225D"/>
    <w:rsid w:val="00E82DC6"/>
    <w:rsid w:val="00E84A19"/>
    <w:rsid w:val="00E853AF"/>
    <w:rsid w:val="00E8547E"/>
    <w:rsid w:val="00E868E1"/>
    <w:rsid w:val="00E90FE7"/>
    <w:rsid w:val="00E92313"/>
    <w:rsid w:val="00E92932"/>
    <w:rsid w:val="00E953CF"/>
    <w:rsid w:val="00E95ABE"/>
    <w:rsid w:val="00E95C6B"/>
    <w:rsid w:val="00E96C3F"/>
    <w:rsid w:val="00E97F7E"/>
    <w:rsid w:val="00EA72C5"/>
    <w:rsid w:val="00EB02C8"/>
    <w:rsid w:val="00EB1CA3"/>
    <w:rsid w:val="00EB2021"/>
    <w:rsid w:val="00EB3C82"/>
    <w:rsid w:val="00EB6294"/>
    <w:rsid w:val="00EB6F25"/>
    <w:rsid w:val="00EB6F94"/>
    <w:rsid w:val="00EC1212"/>
    <w:rsid w:val="00EC4A25"/>
    <w:rsid w:val="00EC56A0"/>
    <w:rsid w:val="00EC58EF"/>
    <w:rsid w:val="00EC6019"/>
    <w:rsid w:val="00EC6B3C"/>
    <w:rsid w:val="00ED29B6"/>
    <w:rsid w:val="00ED3741"/>
    <w:rsid w:val="00ED4D32"/>
    <w:rsid w:val="00ED7C58"/>
    <w:rsid w:val="00EE0393"/>
    <w:rsid w:val="00EE05A0"/>
    <w:rsid w:val="00EE09AF"/>
    <w:rsid w:val="00EE24F7"/>
    <w:rsid w:val="00EE40EE"/>
    <w:rsid w:val="00EE442F"/>
    <w:rsid w:val="00EE651E"/>
    <w:rsid w:val="00EE66D4"/>
    <w:rsid w:val="00EF03B6"/>
    <w:rsid w:val="00EF4087"/>
    <w:rsid w:val="00EF4154"/>
    <w:rsid w:val="00EF653D"/>
    <w:rsid w:val="00EF6582"/>
    <w:rsid w:val="00EF66FA"/>
    <w:rsid w:val="00EF79D2"/>
    <w:rsid w:val="00EF7B0A"/>
    <w:rsid w:val="00F002A2"/>
    <w:rsid w:val="00F00678"/>
    <w:rsid w:val="00F01A8E"/>
    <w:rsid w:val="00F01EE8"/>
    <w:rsid w:val="00F025A2"/>
    <w:rsid w:val="00F02C0D"/>
    <w:rsid w:val="00F04712"/>
    <w:rsid w:val="00F06E54"/>
    <w:rsid w:val="00F07960"/>
    <w:rsid w:val="00F07CCC"/>
    <w:rsid w:val="00F10A77"/>
    <w:rsid w:val="00F15402"/>
    <w:rsid w:val="00F15A36"/>
    <w:rsid w:val="00F1648D"/>
    <w:rsid w:val="00F16D07"/>
    <w:rsid w:val="00F173CA"/>
    <w:rsid w:val="00F17CC2"/>
    <w:rsid w:val="00F203A6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398"/>
    <w:rsid w:val="00F35EBB"/>
    <w:rsid w:val="00F36978"/>
    <w:rsid w:val="00F37089"/>
    <w:rsid w:val="00F40657"/>
    <w:rsid w:val="00F41BD6"/>
    <w:rsid w:val="00F41BE0"/>
    <w:rsid w:val="00F42CEC"/>
    <w:rsid w:val="00F4326B"/>
    <w:rsid w:val="00F44867"/>
    <w:rsid w:val="00F45F43"/>
    <w:rsid w:val="00F510E2"/>
    <w:rsid w:val="00F51FCC"/>
    <w:rsid w:val="00F529AF"/>
    <w:rsid w:val="00F52E9B"/>
    <w:rsid w:val="00F54DBF"/>
    <w:rsid w:val="00F55A01"/>
    <w:rsid w:val="00F56B44"/>
    <w:rsid w:val="00F573FC"/>
    <w:rsid w:val="00F6021A"/>
    <w:rsid w:val="00F6035B"/>
    <w:rsid w:val="00F60828"/>
    <w:rsid w:val="00F62895"/>
    <w:rsid w:val="00F63365"/>
    <w:rsid w:val="00F653B8"/>
    <w:rsid w:val="00F67C4B"/>
    <w:rsid w:val="00F67CBB"/>
    <w:rsid w:val="00F67E83"/>
    <w:rsid w:val="00F70476"/>
    <w:rsid w:val="00F730A2"/>
    <w:rsid w:val="00F73A33"/>
    <w:rsid w:val="00F74A70"/>
    <w:rsid w:val="00F75675"/>
    <w:rsid w:val="00F83F48"/>
    <w:rsid w:val="00F84409"/>
    <w:rsid w:val="00F853C7"/>
    <w:rsid w:val="00F86530"/>
    <w:rsid w:val="00F90292"/>
    <w:rsid w:val="00F903DD"/>
    <w:rsid w:val="00F907FE"/>
    <w:rsid w:val="00F915F7"/>
    <w:rsid w:val="00F91950"/>
    <w:rsid w:val="00F930D2"/>
    <w:rsid w:val="00F931E7"/>
    <w:rsid w:val="00F94456"/>
    <w:rsid w:val="00F96887"/>
    <w:rsid w:val="00FA1266"/>
    <w:rsid w:val="00FA134D"/>
    <w:rsid w:val="00FA2AE1"/>
    <w:rsid w:val="00FA5660"/>
    <w:rsid w:val="00FB0A85"/>
    <w:rsid w:val="00FB0C0B"/>
    <w:rsid w:val="00FB218B"/>
    <w:rsid w:val="00FB2E47"/>
    <w:rsid w:val="00FB501F"/>
    <w:rsid w:val="00FB56CC"/>
    <w:rsid w:val="00FB5957"/>
    <w:rsid w:val="00FB6CEF"/>
    <w:rsid w:val="00FC0363"/>
    <w:rsid w:val="00FC1192"/>
    <w:rsid w:val="00FC1660"/>
    <w:rsid w:val="00FC2924"/>
    <w:rsid w:val="00FC3ABC"/>
    <w:rsid w:val="00FC6C38"/>
    <w:rsid w:val="00FC7564"/>
    <w:rsid w:val="00FD0986"/>
    <w:rsid w:val="00FD2565"/>
    <w:rsid w:val="00FD399D"/>
    <w:rsid w:val="00FD3EED"/>
    <w:rsid w:val="00FD3EFD"/>
    <w:rsid w:val="00FD419E"/>
    <w:rsid w:val="00FD6700"/>
    <w:rsid w:val="00FD6B37"/>
    <w:rsid w:val="00FD6D7A"/>
    <w:rsid w:val="00FE0F77"/>
    <w:rsid w:val="00FE189C"/>
    <w:rsid w:val="00FE1D77"/>
    <w:rsid w:val="00FE2BF3"/>
    <w:rsid w:val="00FE3E62"/>
    <w:rsid w:val="00FE44CD"/>
    <w:rsid w:val="00FE6751"/>
    <w:rsid w:val="00FE68E5"/>
    <w:rsid w:val="00FE7DC9"/>
    <w:rsid w:val="00FF295C"/>
    <w:rsid w:val="00FF2C65"/>
    <w:rsid w:val="00FF5F4C"/>
    <w:rsid w:val="00FF5F5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7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link w:val="Cha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1"/>
    <w:rsid w:val="00FF2C65"/>
  </w:style>
  <w:style w:type="character" w:customStyle="1" w:styleId="Char1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2"/>
    <w:rsid w:val="00FF2C65"/>
    <w:rPr>
      <w:b/>
      <w:bCs/>
    </w:rPr>
  </w:style>
  <w:style w:type="character" w:customStyle="1" w:styleId="Char2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3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3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4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5"/>
    <w:rsid w:val="009A3136"/>
    <w:rPr>
      <w:rFonts w:ascii="SimSun" w:eastAsia="SimSun"/>
      <w:sz w:val="18"/>
      <w:szCs w:val="18"/>
    </w:rPr>
  </w:style>
  <w:style w:type="character" w:customStyle="1" w:styleId="Char5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6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6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4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paragraph" w:styleId="ad">
    <w:name w:val="Revision"/>
    <w:hidden/>
    <w:uiPriority w:val="99"/>
    <w:semiHidden/>
    <w:rsid w:val="005C36A0"/>
    <w:rPr>
      <w:lang w:val="en-GB" w:eastAsia="en-US"/>
    </w:rPr>
  </w:style>
  <w:style w:type="character" w:customStyle="1" w:styleId="Char">
    <w:name w:val="머리글 Char"/>
    <w:link w:val="a3"/>
    <w:rsid w:val="001024AA"/>
    <w:rPr>
      <w:rFonts w:ascii="Arial" w:hAnsi="Arial"/>
      <w:b/>
      <w:noProof/>
      <w:sz w:val="18"/>
      <w:lang w:val="en-GB" w:eastAsia="ja-JP"/>
    </w:rPr>
  </w:style>
  <w:style w:type="character" w:customStyle="1" w:styleId="Char0">
    <w:name w:val="바닥글 Char"/>
    <w:link w:val="a4"/>
    <w:rsid w:val="001024AA"/>
    <w:rPr>
      <w:rFonts w:ascii="Arial" w:hAnsi="Arial"/>
      <w:b/>
      <w:i/>
      <w:noProof/>
      <w:sz w:val="18"/>
      <w:lang w:val="en-GB" w:eastAsia="ja-JP"/>
    </w:rPr>
  </w:style>
  <w:style w:type="character" w:styleId="ae">
    <w:name w:val="Placeholder Text"/>
    <w:basedOn w:val="a0"/>
    <w:uiPriority w:val="99"/>
    <w:semiHidden/>
    <w:rsid w:val="006F565E"/>
    <w:rPr>
      <w:color w:val="808080"/>
    </w:rPr>
  </w:style>
  <w:style w:type="character" w:customStyle="1" w:styleId="EXChar">
    <w:name w:val="EX Char"/>
    <w:link w:val="EX"/>
    <w:locked/>
    <w:rsid w:val="00FD098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7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link w:val="Cha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1"/>
    <w:rsid w:val="00FF2C65"/>
  </w:style>
  <w:style w:type="character" w:customStyle="1" w:styleId="Char1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2"/>
    <w:rsid w:val="00FF2C65"/>
    <w:rPr>
      <w:b/>
      <w:bCs/>
    </w:rPr>
  </w:style>
  <w:style w:type="character" w:customStyle="1" w:styleId="Char2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3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3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4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5"/>
    <w:rsid w:val="009A3136"/>
    <w:rPr>
      <w:rFonts w:ascii="SimSun" w:eastAsia="SimSun"/>
      <w:sz w:val="18"/>
      <w:szCs w:val="18"/>
    </w:rPr>
  </w:style>
  <w:style w:type="character" w:customStyle="1" w:styleId="Char5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6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6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4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paragraph" w:styleId="ad">
    <w:name w:val="Revision"/>
    <w:hidden/>
    <w:uiPriority w:val="99"/>
    <w:semiHidden/>
    <w:rsid w:val="005C36A0"/>
    <w:rPr>
      <w:lang w:val="en-GB" w:eastAsia="en-US"/>
    </w:rPr>
  </w:style>
  <w:style w:type="character" w:customStyle="1" w:styleId="Char">
    <w:name w:val="머리글 Char"/>
    <w:link w:val="a3"/>
    <w:rsid w:val="001024AA"/>
    <w:rPr>
      <w:rFonts w:ascii="Arial" w:hAnsi="Arial"/>
      <w:b/>
      <w:noProof/>
      <w:sz w:val="18"/>
      <w:lang w:val="en-GB" w:eastAsia="ja-JP"/>
    </w:rPr>
  </w:style>
  <w:style w:type="character" w:customStyle="1" w:styleId="Char0">
    <w:name w:val="바닥글 Char"/>
    <w:link w:val="a4"/>
    <w:rsid w:val="001024AA"/>
    <w:rPr>
      <w:rFonts w:ascii="Arial" w:hAnsi="Arial"/>
      <w:b/>
      <w:i/>
      <w:noProof/>
      <w:sz w:val="18"/>
      <w:lang w:val="en-GB" w:eastAsia="ja-JP"/>
    </w:rPr>
  </w:style>
  <w:style w:type="character" w:styleId="ae">
    <w:name w:val="Placeholder Text"/>
    <w:basedOn w:val="a0"/>
    <w:uiPriority w:val="99"/>
    <w:semiHidden/>
    <w:rsid w:val="006F565E"/>
    <w:rPr>
      <w:color w:val="808080"/>
    </w:rPr>
  </w:style>
  <w:style w:type="character" w:customStyle="1" w:styleId="EXChar">
    <w:name w:val="EX Char"/>
    <w:link w:val="EX"/>
    <w:locked/>
    <w:rsid w:val="00FD09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677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9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427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5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3373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539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1702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3654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694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2587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86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9006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42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913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6709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2129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8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4212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0864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0665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18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7716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87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775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670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6077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597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2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7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6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2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49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44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457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639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5999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05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652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03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749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5056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3622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A21BF-17F5-43B7-BCC1-24BEA7D67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1</Pages>
  <Words>1828</Words>
  <Characters>10422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12226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Samsung1</cp:lastModifiedBy>
  <cp:revision>56</cp:revision>
  <dcterms:created xsi:type="dcterms:W3CDTF">2019-06-18T00:06:00Z</dcterms:created>
  <dcterms:modified xsi:type="dcterms:W3CDTF">2019-06-18T12:22:00Z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